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D96C" w14:textId="77777777" w:rsidR="00886D8E" w:rsidRPr="00F4741D" w:rsidRDefault="00886D8E" w:rsidP="00886D8E">
      <w:pPr>
        <w:pStyle w:val="Textkrper"/>
        <w:rPr>
          <w:rFonts w:ascii="Heebo Medium" w:hAnsi="Heebo Medium" w:cs="Heebo Medium"/>
          <w:sz w:val="20"/>
        </w:rPr>
      </w:pPr>
      <w:r w:rsidRPr="00F4741D">
        <w:rPr>
          <w:rFonts w:ascii="Heebo Medium" w:hAnsi="Heebo Medium" w:cs="Heebo Medium"/>
          <w:sz w:val="20"/>
        </w:rPr>
        <w:t>Presseinformation</w:t>
      </w:r>
    </w:p>
    <w:p w14:paraId="31A8FC7F" w14:textId="77777777" w:rsidR="00886D8E" w:rsidRPr="00F4741D" w:rsidRDefault="00886D8E" w:rsidP="00886D8E">
      <w:pPr>
        <w:pStyle w:val="Textkrper"/>
        <w:rPr>
          <w:rFonts w:ascii="Heebo" w:hAnsi="Heebo" w:cs="Heebo"/>
          <w:sz w:val="20"/>
        </w:rPr>
      </w:pPr>
    </w:p>
    <w:p w14:paraId="7A46D70B" w14:textId="00D49092" w:rsidR="00E536F7" w:rsidRPr="00F47866" w:rsidRDefault="00FF6AFF" w:rsidP="00E536F7">
      <w:pPr>
        <w:pStyle w:val="Textkrper"/>
        <w:rPr>
          <w:rFonts w:ascii="Heebo Medium" w:hAnsi="Heebo Medium" w:cs="Heebo Medium"/>
          <w:sz w:val="24"/>
          <w:szCs w:val="24"/>
        </w:rPr>
      </w:pPr>
      <w:r>
        <w:rPr>
          <w:rFonts w:ascii="Heebo Medium" w:hAnsi="Heebo Medium" w:cs="Heebo Medium"/>
          <w:sz w:val="24"/>
          <w:szCs w:val="24"/>
        </w:rPr>
        <w:t xml:space="preserve">In rund sechs Wochen </w:t>
      </w:r>
      <w:r w:rsidR="00A927E6">
        <w:rPr>
          <w:rFonts w:ascii="Heebo Medium" w:hAnsi="Heebo Medium" w:cs="Heebo Medium"/>
          <w:sz w:val="24"/>
          <w:szCs w:val="24"/>
        </w:rPr>
        <w:t>zum</w:t>
      </w:r>
      <w:r w:rsidR="00E536F7" w:rsidRPr="00F47866">
        <w:rPr>
          <w:rFonts w:ascii="Heebo Medium" w:hAnsi="Heebo Medium" w:cs="Heebo Medium"/>
          <w:sz w:val="24"/>
          <w:szCs w:val="24"/>
        </w:rPr>
        <w:t xml:space="preserve"> Einfamilienhaus: Rupp Gebäudedruck realisiert innovatives Wohnprojekt in Aalen</w:t>
      </w:r>
    </w:p>
    <w:p w14:paraId="723AC045" w14:textId="77777777" w:rsidR="00886D8E" w:rsidRPr="00E536F7" w:rsidRDefault="00886D8E" w:rsidP="00886D8E">
      <w:pPr>
        <w:pStyle w:val="Textkrper"/>
        <w:rPr>
          <w:rFonts w:ascii="Heebo" w:hAnsi="Heebo" w:cs="Heebo"/>
          <w:sz w:val="20"/>
        </w:rPr>
      </w:pPr>
    </w:p>
    <w:p w14:paraId="36CD214D" w14:textId="7189333C" w:rsidR="00886D8E" w:rsidRDefault="004139A5" w:rsidP="004139A5">
      <w:pPr>
        <w:pStyle w:val="Textkrper"/>
        <w:rPr>
          <w:rFonts w:ascii="Heebo Medium" w:hAnsi="Heebo Medium" w:cs="Heebo Medium"/>
          <w:sz w:val="20"/>
        </w:rPr>
      </w:pPr>
      <w:r w:rsidRPr="004139A5">
        <w:rPr>
          <w:rFonts w:ascii="Heebo Medium" w:hAnsi="Heebo Medium" w:cs="Heebo Medium"/>
          <w:sz w:val="20"/>
        </w:rPr>
        <w:t>Schneller Baufortschritt durch innovative Technologie</w:t>
      </w:r>
      <w:r>
        <w:rPr>
          <w:rFonts w:ascii="Heebo Medium" w:hAnsi="Heebo Medium" w:cs="Heebo Medium"/>
          <w:sz w:val="20"/>
        </w:rPr>
        <w:t xml:space="preserve"> / </w:t>
      </w:r>
      <w:r w:rsidRPr="004139A5">
        <w:rPr>
          <w:rFonts w:ascii="Heebo Medium" w:hAnsi="Heebo Medium" w:cs="Heebo Medium"/>
          <w:sz w:val="20"/>
        </w:rPr>
        <w:t>Integration von Gewerken bereits im Druckprozess</w:t>
      </w:r>
      <w:r>
        <w:rPr>
          <w:rFonts w:ascii="Heebo Medium" w:hAnsi="Heebo Medium" w:cs="Heebo Medium"/>
          <w:sz w:val="20"/>
        </w:rPr>
        <w:t xml:space="preserve"> / </w:t>
      </w:r>
      <w:r w:rsidRPr="004139A5">
        <w:rPr>
          <w:rFonts w:ascii="Heebo Medium" w:hAnsi="Heebo Medium" w:cs="Heebo Medium"/>
          <w:sz w:val="20"/>
        </w:rPr>
        <w:t>Energieeffizient gebaut, architektonisch spannend gestaltet</w:t>
      </w:r>
      <w:r>
        <w:rPr>
          <w:rFonts w:ascii="Heebo Medium" w:hAnsi="Heebo Medium" w:cs="Heebo Medium"/>
          <w:sz w:val="20"/>
        </w:rPr>
        <w:t xml:space="preserve"> / </w:t>
      </w:r>
      <w:r w:rsidRPr="004139A5">
        <w:rPr>
          <w:rFonts w:ascii="Heebo Medium" w:hAnsi="Heebo Medium" w:cs="Heebo Medium"/>
          <w:sz w:val="20"/>
        </w:rPr>
        <w:t>Komfortabel für Bauherren: alles aus einer Hand</w:t>
      </w:r>
    </w:p>
    <w:p w14:paraId="303B387A" w14:textId="77777777" w:rsidR="004139A5" w:rsidRPr="004A7677" w:rsidRDefault="004139A5" w:rsidP="004139A5">
      <w:pPr>
        <w:pStyle w:val="Textkrper"/>
        <w:rPr>
          <w:rFonts w:ascii="Heebo" w:hAnsi="Heebo" w:cs="Heebo"/>
          <w:sz w:val="20"/>
        </w:rPr>
      </w:pPr>
    </w:p>
    <w:p w14:paraId="0C517A03" w14:textId="089EAA6E" w:rsidR="00F47866" w:rsidRPr="00F47866" w:rsidRDefault="004A7677" w:rsidP="00F47866">
      <w:pPr>
        <w:pStyle w:val="Textkrper"/>
        <w:rPr>
          <w:rFonts w:ascii="Heebo Light" w:hAnsi="Heebo Light" w:cs="Heebo Light"/>
          <w:i/>
          <w:iCs/>
          <w:sz w:val="20"/>
          <w:szCs w:val="20"/>
        </w:rPr>
      </w:pPr>
      <w:r w:rsidRPr="004A7677">
        <w:rPr>
          <w:rFonts w:ascii="Heebo Light" w:hAnsi="Heebo Light" w:cs="Heebo Light"/>
          <w:i/>
          <w:iCs/>
          <w:sz w:val="20"/>
        </w:rPr>
        <w:t>Weißenhorn</w:t>
      </w:r>
      <w:r w:rsidR="00E536F7" w:rsidRPr="004A7677">
        <w:rPr>
          <w:rFonts w:ascii="Heebo Light" w:hAnsi="Heebo Light" w:cs="Heebo Light"/>
          <w:i/>
          <w:iCs/>
          <w:sz w:val="20"/>
        </w:rPr>
        <w:t>/</w:t>
      </w:r>
      <w:r w:rsidR="00E536F7" w:rsidRPr="00EB2192">
        <w:rPr>
          <w:rFonts w:ascii="Heebo Light" w:hAnsi="Heebo Light" w:cs="Heebo Light"/>
          <w:i/>
          <w:iCs/>
          <w:sz w:val="20"/>
        </w:rPr>
        <w:t>Aalen</w:t>
      </w:r>
      <w:r w:rsidRPr="00EB2192">
        <w:rPr>
          <w:rFonts w:ascii="Heebo Light" w:hAnsi="Heebo Light" w:cs="Heebo Light"/>
          <w:i/>
          <w:iCs/>
          <w:sz w:val="20"/>
        </w:rPr>
        <w:t>,</w:t>
      </w:r>
      <w:r w:rsidR="00AB2D74">
        <w:rPr>
          <w:rFonts w:ascii="Heebo Light" w:hAnsi="Heebo Light" w:cs="Heebo Light"/>
          <w:i/>
          <w:iCs/>
          <w:sz w:val="20"/>
        </w:rPr>
        <w:t xml:space="preserve"> 14. April 2026</w:t>
      </w:r>
      <w:r w:rsidR="00886D8E" w:rsidRPr="00EB2192">
        <w:rPr>
          <w:rFonts w:ascii="Heebo Light" w:hAnsi="Heebo Light" w:cs="Heebo Light" w:hint="cs"/>
          <w:i/>
          <w:iCs/>
          <w:sz w:val="20"/>
        </w:rPr>
        <w:t>.</w:t>
      </w:r>
      <w:r w:rsidR="00F47866" w:rsidRPr="00EB2192">
        <w:rPr>
          <w:rFonts w:ascii="Heebo Light" w:hAnsi="Heebo Light" w:cs="Heebo Light"/>
          <w:i/>
          <w:iCs/>
          <w:sz w:val="20"/>
          <w:szCs w:val="20"/>
        </w:rPr>
        <w:t xml:space="preserve"> In Aalen</w:t>
      </w:r>
      <w:r w:rsidR="00F47866" w:rsidRPr="00F47866">
        <w:rPr>
          <w:rFonts w:ascii="Heebo Light" w:hAnsi="Heebo Light" w:cs="Heebo Light"/>
          <w:i/>
          <w:iCs/>
          <w:sz w:val="20"/>
          <w:szCs w:val="20"/>
        </w:rPr>
        <w:t xml:space="preserve"> entsteht derzeit ein zukunftsweisendes Einfamilienhaus im 3D-Druckverfahren. Mit dem Projekt zeigt die Rupp Gebäudedruck GmbH </w:t>
      </w:r>
      <w:r>
        <w:rPr>
          <w:rFonts w:ascii="Heebo Light" w:hAnsi="Heebo Light" w:cs="Heebo Light"/>
          <w:i/>
          <w:iCs/>
          <w:sz w:val="20"/>
          <w:szCs w:val="20"/>
        </w:rPr>
        <w:t>einmal mehr</w:t>
      </w:r>
      <w:r w:rsidR="00F47866" w:rsidRPr="00F47866">
        <w:rPr>
          <w:rFonts w:ascii="Heebo Light" w:hAnsi="Heebo Light" w:cs="Heebo Light"/>
          <w:i/>
          <w:iCs/>
          <w:sz w:val="20"/>
          <w:szCs w:val="20"/>
        </w:rPr>
        <w:t>, wie moderner Wohnbau effizienter, präziser und nachhaltiger umgesetzt werden kann.</w:t>
      </w:r>
      <w:r>
        <w:rPr>
          <w:rFonts w:ascii="Heebo Light" w:hAnsi="Heebo Light" w:cs="Heebo Light"/>
          <w:i/>
          <w:iCs/>
          <w:sz w:val="20"/>
          <w:szCs w:val="20"/>
        </w:rPr>
        <w:t xml:space="preserve"> </w:t>
      </w:r>
      <w:r w:rsidR="00F47866" w:rsidRPr="00F47866">
        <w:rPr>
          <w:rFonts w:ascii="Heebo Light" w:hAnsi="Heebo Light" w:cs="Heebo Light"/>
          <w:i/>
          <w:iCs/>
          <w:sz w:val="20"/>
          <w:szCs w:val="20"/>
        </w:rPr>
        <w:t>Das zweigeschossige Einfamilienhaus mit Keller, Dachterrasse und Garage bietet auf insgesamt 224 Quadratmetern Wohnfläche Raum für neun Zimmer. Besonderes Augenmerk liegt auf einem durch den 3D-Druck optimierten Grundriss, der eine effiziente Raumaufteilung und hohe Flächenausnutzung ermöglicht.</w:t>
      </w:r>
    </w:p>
    <w:p w14:paraId="7B442EE5" w14:textId="77777777" w:rsidR="004A7677" w:rsidRDefault="004A7677" w:rsidP="00F47866">
      <w:pPr>
        <w:pStyle w:val="Textkrper"/>
        <w:rPr>
          <w:rFonts w:ascii="Heebo Light" w:hAnsi="Heebo Light" w:cs="Heebo Light"/>
          <w:b/>
          <w:bCs/>
          <w:sz w:val="20"/>
          <w:szCs w:val="20"/>
        </w:rPr>
      </w:pPr>
    </w:p>
    <w:p w14:paraId="2CC274BF" w14:textId="30B3C2C8" w:rsidR="00F47866" w:rsidRPr="00F47866" w:rsidRDefault="00F47866" w:rsidP="00F47866">
      <w:pPr>
        <w:pStyle w:val="Textkrper"/>
        <w:rPr>
          <w:rFonts w:ascii="Heebo Medium" w:hAnsi="Heebo Medium" w:cs="Heebo Medium"/>
          <w:sz w:val="20"/>
        </w:rPr>
      </w:pPr>
      <w:r w:rsidRPr="00F47866">
        <w:rPr>
          <w:rFonts w:ascii="Heebo Medium" w:hAnsi="Heebo Medium" w:cs="Heebo Medium"/>
          <w:sz w:val="20"/>
        </w:rPr>
        <w:t>Schneller Baufortschritt durch innovative Technologie</w:t>
      </w:r>
    </w:p>
    <w:p w14:paraId="2779E418" w14:textId="657A9BF3" w:rsidR="00F47866" w:rsidRDefault="00F47866" w:rsidP="00F47866">
      <w:pPr>
        <w:pStyle w:val="Textkrper"/>
        <w:rPr>
          <w:rFonts w:ascii="Heebo Light" w:hAnsi="Heebo Light" w:cs="Heebo Light"/>
          <w:sz w:val="20"/>
          <w:szCs w:val="20"/>
        </w:rPr>
      </w:pPr>
      <w:r w:rsidRPr="00F47866">
        <w:rPr>
          <w:rFonts w:ascii="Heebo Light" w:hAnsi="Heebo Light" w:cs="Heebo Light"/>
          <w:sz w:val="20"/>
          <w:szCs w:val="20"/>
        </w:rPr>
        <w:t xml:space="preserve">Gedruckt wird das Gebäude mit dem </w:t>
      </w:r>
      <w:r w:rsidR="007566EB">
        <w:rPr>
          <w:rFonts w:ascii="Heebo Light" w:hAnsi="Heebo Light" w:cs="Heebo Light"/>
          <w:sz w:val="20"/>
          <w:szCs w:val="20"/>
        </w:rPr>
        <w:t xml:space="preserve">eigenen </w:t>
      </w:r>
      <w:r w:rsidRPr="00F47866">
        <w:rPr>
          <w:rFonts w:ascii="Heebo Light" w:hAnsi="Heebo Light" w:cs="Heebo Light"/>
          <w:sz w:val="20"/>
          <w:szCs w:val="20"/>
        </w:rPr>
        <w:t xml:space="preserve">Großformatdrucker COBOD BOD2 </w:t>
      </w:r>
      <w:r w:rsidR="007566EB">
        <w:rPr>
          <w:rFonts w:ascii="Heebo Light" w:hAnsi="Heebo Light" w:cs="Heebo Light"/>
          <w:sz w:val="20"/>
          <w:szCs w:val="20"/>
        </w:rPr>
        <w:t>der Firma</w:t>
      </w:r>
      <w:r w:rsidRPr="00F47866">
        <w:rPr>
          <w:rFonts w:ascii="Heebo Light" w:hAnsi="Heebo Light" w:cs="Heebo Light"/>
          <w:sz w:val="20"/>
          <w:szCs w:val="20"/>
        </w:rPr>
        <w:t xml:space="preserve"> PERI 3D Construction. Mit einem Druckraum von </w:t>
      </w:r>
      <w:r w:rsidRPr="00EB2192">
        <w:rPr>
          <w:rFonts w:ascii="Heebo Light" w:hAnsi="Heebo Light" w:cs="Heebo Light"/>
          <w:sz w:val="20"/>
          <w:szCs w:val="20"/>
        </w:rPr>
        <w:t>bis zu 15</w:t>
      </w:r>
      <w:r w:rsidR="0028716A" w:rsidRPr="00EB2192">
        <w:rPr>
          <w:rFonts w:ascii="Heebo Light" w:hAnsi="Heebo Light" w:cs="Heebo Light"/>
          <w:sz w:val="20"/>
          <w:szCs w:val="20"/>
        </w:rPr>
        <w:t xml:space="preserve"> Metern Breite, zehn Metern Höhe und </w:t>
      </w:r>
      <w:r w:rsidR="008D4F7C" w:rsidRPr="00EB2192">
        <w:rPr>
          <w:rFonts w:ascii="Heebo Light" w:hAnsi="Heebo Light" w:cs="Heebo Light"/>
          <w:sz w:val="20"/>
          <w:szCs w:val="20"/>
        </w:rPr>
        <w:t xml:space="preserve">über </w:t>
      </w:r>
      <w:r w:rsidRPr="00EB2192">
        <w:rPr>
          <w:rFonts w:ascii="Heebo Light" w:hAnsi="Heebo Light" w:cs="Heebo Light"/>
          <w:sz w:val="20"/>
          <w:szCs w:val="20"/>
        </w:rPr>
        <w:t>17</w:t>
      </w:r>
      <w:r w:rsidR="008D4F7C" w:rsidRPr="00EB2192">
        <w:rPr>
          <w:rFonts w:ascii="Heebo Light" w:hAnsi="Heebo Light" w:cs="Heebo Light"/>
          <w:sz w:val="20"/>
          <w:szCs w:val="20"/>
        </w:rPr>
        <w:t xml:space="preserve"> Metern Länge</w:t>
      </w:r>
      <w:r w:rsidRPr="00EB2192">
        <w:rPr>
          <w:rFonts w:ascii="Heebo Light" w:hAnsi="Heebo Light" w:cs="Heebo Light"/>
          <w:sz w:val="20"/>
          <w:szCs w:val="20"/>
        </w:rPr>
        <w:t xml:space="preserve"> bietet das </w:t>
      </w:r>
      <w:r w:rsidR="007566EB" w:rsidRPr="00EB2192">
        <w:rPr>
          <w:rFonts w:ascii="Heebo Light" w:hAnsi="Heebo Light" w:cs="Heebo Light"/>
          <w:sz w:val="20"/>
          <w:szCs w:val="20"/>
        </w:rPr>
        <w:t xml:space="preserve">modulare </w:t>
      </w:r>
      <w:r w:rsidRPr="00EB2192">
        <w:rPr>
          <w:rFonts w:ascii="Heebo Light" w:hAnsi="Heebo Light" w:cs="Heebo Light"/>
          <w:sz w:val="20"/>
          <w:szCs w:val="20"/>
        </w:rPr>
        <w:t xml:space="preserve">System ideale Voraussetzungen für </w:t>
      </w:r>
      <w:r w:rsidR="006B2C16" w:rsidRPr="00EB2192">
        <w:rPr>
          <w:rFonts w:ascii="Heebo Light" w:hAnsi="Heebo Light" w:cs="Heebo Light"/>
          <w:sz w:val="20"/>
          <w:szCs w:val="20"/>
        </w:rPr>
        <w:t>das Projekt. „</w:t>
      </w:r>
      <w:r w:rsidR="00E4037F" w:rsidRPr="00EB2192">
        <w:rPr>
          <w:rFonts w:ascii="Heebo Light" w:hAnsi="Heebo Light" w:cs="Heebo Light"/>
          <w:sz w:val="20"/>
          <w:szCs w:val="20"/>
        </w:rPr>
        <w:t>Zwar haben wir beim Aufbau des Druckers eine etwas längere Rüstzeit</w:t>
      </w:r>
      <w:r w:rsidR="007566EB" w:rsidRPr="00EB2192">
        <w:rPr>
          <w:rFonts w:ascii="Heebo Light" w:hAnsi="Heebo Light" w:cs="Heebo Light"/>
          <w:sz w:val="20"/>
          <w:szCs w:val="20"/>
        </w:rPr>
        <w:t xml:space="preserve"> gegenüber</w:t>
      </w:r>
      <w:r w:rsidR="007566EB">
        <w:rPr>
          <w:rFonts w:ascii="Heebo Light" w:hAnsi="Heebo Light" w:cs="Heebo Light"/>
          <w:sz w:val="20"/>
          <w:szCs w:val="20"/>
        </w:rPr>
        <w:t xml:space="preserve"> anderen Drucksystemen</w:t>
      </w:r>
      <w:r w:rsidR="00E4037F">
        <w:rPr>
          <w:rFonts w:ascii="Heebo Light" w:hAnsi="Heebo Light" w:cs="Heebo Light"/>
          <w:sz w:val="20"/>
          <w:szCs w:val="20"/>
        </w:rPr>
        <w:t xml:space="preserve">, bis </w:t>
      </w:r>
      <w:r w:rsidR="00E4037F" w:rsidRPr="008D4F7C">
        <w:rPr>
          <w:rFonts w:ascii="Heebo Light" w:hAnsi="Heebo Light" w:cs="Heebo Light"/>
          <w:sz w:val="20"/>
          <w:szCs w:val="20"/>
        </w:rPr>
        <w:t>alle</w:t>
      </w:r>
      <w:r w:rsidR="00E9468F" w:rsidRPr="008D4F7C">
        <w:rPr>
          <w:rFonts w:ascii="Heebo Light" w:hAnsi="Heebo Light" w:cs="Heebo Light"/>
          <w:sz w:val="20"/>
          <w:szCs w:val="20"/>
        </w:rPr>
        <w:t>s</w:t>
      </w:r>
      <w:r w:rsidR="00E4037F" w:rsidRPr="008D4F7C">
        <w:rPr>
          <w:rFonts w:ascii="Heebo Light" w:hAnsi="Heebo Light" w:cs="Heebo Light"/>
          <w:sz w:val="20"/>
          <w:szCs w:val="20"/>
        </w:rPr>
        <w:t xml:space="preserve"> s</w:t>
      </w:r>
      <w:r w:rsidR="00E4037F">
        <w:rPr>
          <w:rFonts w:ascii="Heebo Light" w:hAnsi="Heebo Light" w:cs="Heebo Light"/>
          <w:sz w:val="20"/>
          <w:szCs w:val="20"/>
        </w:rPr>
        <w:t>teht. Aber einmal eingerichtet und kalibriert</w:t>
      </w:r>
      <w:r w:rsidR="001C6A49">
        <w:rPr>
          <w:rFonts w:ascii="Heebo Light" w:hAnsi="Heebo Light" w:cs="Heebo Light"/>
          <w:sz w:val="20"/>
          <w:szCs w:val="20"/>
        </w:rPr>
        <w:t xml:space="preserve">, leistet der Drucker zuverlässige </w:t>
      </w:r>
      <w:r w:rsidR="00873624">
        <w:rPr>
          <w:rFonts w:ascii="Heebo Light" w:hAnsi="Heebo Light" w:cs="Heebo Light"/>
          <w:sz w:val="20"/>
          <w:szCs w:val="20"/>
        </w:rPr>
        <w:t xml:space="preserve">und </w:t>
      </w:r>
      <w:r w:rsidR="00447D02">
        <w:rPr>
          <w:rFonts w:ascii="Heebo Light" w:hAnsi="Heebo Light" w:cs="Heebo Light"/>
          <w:sz w:val="20"/>
          <w:szCs w:val="20"/>
        </w:rPr>
        <w:t xml:space="preserve">zügige </w:t>
      </w:r>
      <w:r w:rsidR="001C6A49">
        <w:rPr>
          <w:rFonts w:ascii="Heebo Light" w:hAnsi="Heebo Light" w:cs="Heebo Light"/>
          <w:sz w:val="20"/>
          <w:szCs w:val="20"/>
        </w:rPr>
        <w:t>Arbeit</w:t>
      </w:r>
      <w:r w:rsidR="007566EB">
        <w:rPr>
          <w:rFonts w:ascii="Heebo Light" w:hAnsi="Heebo Light" w:cs="Heebo Light"/>
          <w:sz w:val="20"/>
          <w:szCs w:val="20"/>
        </w:rPr>
        <w:t>, auch bei großen Baufenstern</w:t>
      </w:r>
      <w:r w:rsidR="001C6A49">
        <w:rPr>
          <w:rFonts w:ascii="Heebo Light" w:hAnsi="Heebo Light" w:cs="Heebo Light"/>
          <w:sz w:val="20"/>
          <w:szCs w:val="20"/>
        </w:rPr>
        <w:t>“, erklärt Michael Oßwald, Geschäftsführer der Rupp Gebäudedruck GmbH.</w:t>
      </w:r>
      <w:r w:rsidR="00E35B5E">
        <w:rPr>
          <w:rFonts w:ascii="Heebo Light" w:hAnsi="Heebo Light" w:cs="Heebo Light"/>
          <w:sz w:val="20"/>
          <w:szCs w:val="20"/>
        </w:rPr>
        <w:t xml:space="preserve"> </w:t>
      </w:r>
      <w:r w:rsidR="00D2744B">
        <w:rPr>
          <w:rFonts w:ascii="Heebo Light" w:hAnsi="Heebo Light" w:cs="Heebo Light"/>
          <w:sz w:val="20"/>
          <w:szCs w:val="20"/>
        </w:rPr>
        <w:t xml:space="preserve">Gedruckt wird das Haus, das von einer Familie aus dem Ort in </w:t>
      </w:r>
      <w:r w:rsidR="00AA07F3">
        <w:rPr>
          <w:rFonts w:ascii="Heebo Light" w:hAnsi="Heebo Light" w:cs="Heebo Light"/>
          <w:sz w:val="20"/>
          <w:szCs w:val="20"/>
        </w:rPr>
        <w:t>Auftrag</w:t>
      </w:r>
      <w:r w:rsidR="00D2744B">
        <w:rPr>
          <w:rFonts w:ascii="Heebo Light" w:hAnsi="Heebo Light" w:cs="Heebo Light"/>
          <w:sz w:val="20"/>
          <w:szCs w:val="20"/>
        </w:rPr>
        <w:t xml:space="preserve"> gegeben wurde, mit </w:t>
      </w:r>
      <w:r w:rsidR="007566EB">
        <w:rPr>
          <w:rFonts w:ascii="Heebo Light" w:hAnsi="Heebo Light" w:cs="Heebo Light"/>
          <w:sz w:val="20"/>
          <w:szCs w:val="20"/>
        </w:rPr>
        <w:t xml:space="preserve">genormtem </w:t>
      </w:r>
      <w:r w:rsidRPr="00F47866">
        <w:rPr>
          <w:rFonts w:ascii="Heebo Light" w:hAnsi="Heebo Light" w:cs="Heebo Light"/>
          <w:sz w:val="20"/>
          <w:szCs w:val="20"/>
        </w:rPr>
        <w:t>Trockenbeton der Firma Sievert</w:t>
      </w:r>
      <w:r w:rsidR="00D2744B">
        <w:rPr>
          <w:rFonts w:ascii="Heebo Light" w:hAnsi="Heebo Light" w:cs="Heebo Light"/>
          <w:sz w:val="20"/>
          <w:szCs w:val="20"/>
        </w:rPr>
        <w:t xml:space="preserve">. </w:t>
      </w:r>
      <w:r w:rsidR="00630A37">
        <w:rPr>
          <w:rFonts w:ascii="Heebo Light" w:hAnsi="Heebo Light" w:cs="Heebo Light"/>
          <w:sz w:val="20"/>
          <w:szCs w:val="20"/>
        </w:rPr>
        <w:t>„</w:t>
      </w:r>
      <w:r w:rsidR="00AA565F">
        <w:rPr>
          <w:rFonts w:ascii="Heebo Light" w:hAnsi="Heebo Light" w:cs="Heebo Light"/>
          <w:sz w:val="20"/>
          <w:szCs w:val="20"/>
        </w:rPr>
        <w:t>Die Verwendung des standardisierten Baumaterials ohne zusätzliche Additive markiert einen neuen Meilenstein in der Entwicklung unserer Technologie.</w:t>
      </w:r>
      <w:r w:rsidRPr="00F47866">
        <w:rPr>
          <w:rFonts w:ascii="Heebo Light" w:hAnsi="Heebo Light" w:cs="Heebo Light"/>
          <w:sz w:val="20"/>
          <w:szCs w:val="20"/>
        </w:rPr>
        <w:t xml:space="preserve"> Diese</w:t>
      </w:r>
      <w:r w:rsidR="00AA07F3">
        <w:rPr>
          <w:rFonts w:ascii="Heebo Light" w:hAnsi="Heebo Light" w:cs="Heebo Light"/>
          <w:sz w:val="20"/>
          <w:szCs w:val="20"/>
        </w:rPr>
        <w:t>s Vorgehen</w:t>
      </w:r>
      <w:r w:rsidRPr="00F47866">
        <w:rPr>
          <w:rFonts w:ascii="Heebo Light" w:hAnsi="Heebo Light" w:cs="Heebo Light"/>
          <w:sz w:val="20"/>
          <w:szCs w:val="20"/>
        </w:rPr>
        <w:t xml:space="preserve"> ermöglicht einen </w:t>
      </w:r>
      <w:r w:rsidR="00AA565F">
        <w:rPr>
          <w:rFonts w:ascii="Heebo Light" w:hAnsi="Heebo Light" w:cs="Heebo Light"/>
          <w:sz w:val="20"/>
          <w:szCs w:val="20"/>
        </w:rPr>
        <w:t>effizienten</w:t>
      </w:r>
      <w:r w:rsidRPr="00F47866">
        <w:rPr>
          <w:rFonts w:ascii="Heebo Light" w:hAnsi="Heebo Light" w:cs="Heebo Light"/>
          <w:sz w:val="20"/>
          <w:szCs w:val="20"/>
        </w:rPr>
        <w:t>, präzisen Druckprozess bei gleich</w:t>
      </w:r>
      <w:r w:rsidR="001118CB">
        <w:rPr>
          <w:rFonts w:ascii="Heebo Light" w:hAnsi="Heebo Light" w:cs="Heebo Light"/>
          <w:sz w:val="20"/>
          <w:szCs w:val="20"/>
        </w:rPr>
        <w:t>bleibend</w:t>
      </w:r>
      <w:r w:rsidRPr="00F47866">
        <w:rPr>
          <w:rFonts w:ascii="Heebo Light" w:hAnsi="Heebo Light" w:cs="Heebo Light"/>
          <w:sz w:val="20"/>
          <w:szCs w:val="20"/>
        </w:rPr>
        <w:t xml:space="preserve"> hoher Materialqualität</w:t>
      </w:r>
      <w:r w:rsidR="001118CB">
        <w:rPr>
          <w:rFonts w:ascii="Heebo Light" w:hAnsi="Heebo Light" w:cs="Heebo Light"/>
          <w:sz w:val="20"/>
          <w:szCs w:val="20"/>
        </w:rPr>
        <w:t xml:space="preserve">“, erklärt </w:t>
      </w:r>
      <w:r w:rsidR="00AA07F3">
        <w:rPr>
          <w:rFonts w:ascii="Heebo Light" w:hAnsi="Heebo Light" w:cs="Heebo Light"/>
          <w:sz w:val="20"/>
          <w:szCs w:val="20"/>
        </w:rPr>
        <w:t>Oßwald.</w:t>
      </w:r>
      <w:r w:rsidR="00047EAB">
        <w:rPr>
          <w:rFonts w:ascii="Heebo Light" w:hAnsi="Heebo Light" w:cs="Heebo Light"/>
          <w:sz w:val="20"/>
          <w:szCs w:val="20"/>
        </w:rPr>
        <w:t xml:space="preserve"> </w:t>
      </w:r>
      <w:r w:rsidRPr="00F47866">
        <w:rPr>
          <w:rFonts w:ascii="Heebo Light" w:hAnsi="Heebo Light" w:cs="Heebo Light"/>
          <w:sz w:val="20"/>
          <w:szCs w:val="20"/>
        </w:rPr>
        <w:t xml:space="preserve">Der Rohbau schreitet dabei in beeindruckender Geschwindigkeit voran: </w:t>
      </w:r>
      <w:r w:rsidR="007566EB">
        <w:rPr>
          <w:rFonts w:ascii="Heebo Light" w:hAnsi="Heebo Light" w:cs="Heebo Light"/>
          <w:sz w:val="20"/>
          <w:szCs w:val="20"/>
        </w:rPr>
        <w:t>Das</w:t>
      </w:r>
      <w:r w:rsidRPr="00F47866">
        <w:rPr>
          <w:rFonts w:ascii="Heebo Light" w:hAnsi="Heebo Light" w:cs="Heebo Light"/>
          <w:sz w:val="20"/>
          <w:szCs w:val="20"/>
        </w:rPr>
        <w:t xml:space="preserve"> Erdgeschoss </w:t>
      </w:r>
      <w:r w:rsidR="007566EB">
        <w:rPr>
          <w:rFonts w:ascii="Heebo Light" w:hAnsi="Heebo Light" w:cs="Heebo Light"/>
          <w:sz w:val="20"/>
          <w:szCs w:val="20"/>
        </w:rPr>
        <w:t>wurde</w:t>
      </w:r>
      <w:r w:rsidR="007566EB" w:rsidRPr="00F47866">
        <w:rPr>
          <w:rFonts w:ascii="Heebo Light" w:hAnsi="Heebo Light" w:cs="Heebo Light"/>
          <w:sz w:val="20"/>
          <w:szCs w:val="20"/>
        </w:rPr>
        <w:t xml:space="preserve"> </w:t>
      </w:r>
      <w:r w:rsidR="006C78CA">
        <w:rPr>
          <w:rFonts w:ascii="Heebo Light" w:hAnsi="Heebo Light" w:cs="Heebo Light"/>
          <w:sz w:val="20"/>
          <w:szCs w:val="20"/>
        </w:rPr>
        <w:t xml:space="preserve">in </w:t>
      </w:r>
      <w:r w:rsidRPr="00F47866">
        <w:rPr>
          <w:rFonts w:ascii="Heebo Light" w:hAnsi="Heebo Light" w:cs="Heebo Light"/>
          <w:sz w:val="20"/>
          <w:szCs w:val="20"/>
        </w:rPr>
        <w:t>lediglich sechs Arbeitstage</w:t>
      </w:r>
      <w:r w:rsidR="006C78CA">
        <w:rPr>
          <w:rFonts w:ascii="Heebo Light" w:hAnsi="Heebo Light" w:cs="Heebo Light"/>
          <w:sz w:val="20"/>
          <w:szCs w:val="20"/>
        </w:rPr>
        <w:t>n</w:t>
      </w:r>
      <w:r w:rsidRPr="00F47866">
        <w:rPr>
          <w:rFonts w:ascii="Heebo Light" w:hAnsi="Heebo Light" w:cs="Heebo Light"/>
          <w:sz w:val="20"/>
          <w:szCs w:val="20"/>
        </w:rPr>
        <w:t xml:space="preserve"> </w:t>
      </w:r>
      <w:r w:rsidR="007566EB">
        <w:rPr>
          <w:rFonts w:ascii="Heebo Light" w:hAnsi="Heebo Light" w:cs="Heebo Light"/>
          <w:sz w:val="20"/>
          <w:szCs w:val="20"/>
        </w:rPr>
        <w:t>gedruckt</w:t>
      </w:r>
      <w:r w:rsidRPr="00F47866">
        <w:rPr>
          <w:rFonts w:ascii="Heebo Light" w:hAnsi="Heebo Light" w:cs="Heebo Light"/>
          <w:sz w:val="20"/>
          <w:szCs w:val="20"/>
        </w:rPr>
        <w:t xml:space="preserve">, </w:t>
      </w:r>
      <w:r w:rsidR="007566EB">
        <w:rPr>
          <w:rFonts w:ascii="Heebo Light" w:hAnsi="Heebo Light" w:cs="Heebo Light"/>
          <w:sz w:val="20"/>
          <w:szCs w:val="20"/>
        </w:rPr>
        <w:t xml:space="preserve">für </w:t>
      </w:r>
      <w:r w:rsidRPr="00F47866">
        <w:rPr>
          <w:rFonts w:ascii="Heebo Light" w:hAnsi="Heebo Light" w:cs="Heebo Light"/>
          <w:sz w:val="20"/>
          <w:szCs w:val="20"/>
        </w:rPr>
        <w:t xml:space="preserve">das Obergeschoss </w:t>
      </w:r>
      <w:r w:rsidR="006C78CA">
        <w:rPr>
          <w:rFonts w:ascii="Heebo Light" w:hAnsi="Heebo Light" w:cs="Heebo Light"/>
          <w:sz w:val="20"/>
          <w:szCs w:val="20"/>
        </w:rPr>
        <w:t>sind sogar nur</w:t>
      </w:r>
      <w:r w:rsidRPr="00F47866">
        <w:rPr>
          <w:rFonts w:ascii="Heebo Light" w:hAnsi="Heebo Light" w:cs="Heebo Light"/>
          <w:sz w:val="20"/>
          <w:szCs w:val="20"/>
        </w:rPr>
        <w:t xml:space="preserve"> vier Arbeitstage </w:t>
      </w:r>
      <w:r w:rsidR="007566EB">
        <w:rPr>
          <w:rFonts w:ascii="Heebo Light" w:hAnsi="Heebo Light" w:cs="Heebo Light"/>
          <w:sz w:val="20"/>
          <w:szCs w:val="20"/>
        </w:rPr>
        <w:t>vorgesehen</w:t>
      </w:r>
      <w:r w:rsidRPr="00F47866">
        <w:rPr>
          <w:rFonts w:ascii="Heebo Light" w:hAnsi="Heebo Light" w:cs="Heebo Light"/>
          <w:sz w:val="20"/>
          <w:szCs w:val="20"/>
        </w:rPr>
        <w:t>. Insgesamt beträgt die Rohbauzeit rund sechs Wochen.</w:t>
      </w:r>
    </w:p>
    <w:p w14:paraId="068148AA" w14:textId="77777777" w:rsidR="00047EAB" w:rsidRPr="00F47866" w:rsidRDefault="00047EAB" w:rsidP="00F47866">
      <w:pPr>
        <w:pStyle w:val="Textkrper"/>
        <w:rPr>
          <w:rFonts w:ascii="Heebo Light" w:hAnsi="Heebo Light" w:cs="Heebo Light"/>
          <w:sz w:val="20"/>
          <w:szCs w:val="20"/>
        </w:rPr>
      </w:pPr>
    </w:p>
    <w:p w14:paraId="0A302C43" w14:textId="77777777" w:rsidR="00F47866" w:rsidRPr="00F47866" w:rsidRDefault="00F47866" w:rsidP="00F47866">
      <w:pPr>
        <w:pStyle w:val="Textkrper"/>
        <w:rPr>
          <w:rFonts w:ascii="Heebo Medium" w:hAnsi="Heebo Medium" w:cs="Heebo Medium"/>
          <w:sz w:val="20"/>
        </w:rPr>
      </w:pPr>
      <w:r w:rsidRPr="00F47866">
        <w:rPr>
          <w:rFonts w:ascii="Heebo Medium" w:hAnsi="Heebo Medium" w:cs="Heebo Medium"/>
          <w:sz w:val="20"/>
        </w:rPr>
        <w:t>Integration von Gewerken bereits im Druckprozess</w:t>
      </w:r>
    </w:p>
    <w:p w14:paraId="6E832BCB" w14:textId="1AD82C85" w:rsidR="00D96D96" w:rsidRDefault="00F47866" w:rsidP="00F47866">
      <w:pPr>
        <w:pStyle w:val="Textkrper"/>
        <w:rPr>
          <w:rFonts w:ascii="Heebo Light" w:hAnsi="Heebo Light" w:cs="Heebo Light"/>
          <w:sz w:val="20"/>
          <w:szCs w:val="20"/>
        </w:rPr>
      </w:pPr>
      <w:r w:rsidRPr="00F47866">
        <w:rPr>
          <w:rFonts w:ascii="Heebo Light" w:hAnsi="Heebo Light" w:cs="Heebo Light"/>
          <w:sz w:val="20"/>
          <w:szCs w:val="20"/>
        </w:rPr>
        <w:t>Ein wesentlicher Vorteil der Technologie</w:t>
      </w:r>
      <w:r w:rsidR="00047EAB">
        <w:rPr>
          <w:rFonts w:ascii="Heebo Light" w:hAnsi="Heebo Light" w:cs="Heebo Light"/>
          <w:sz w:val="20"/>
          <w:szCs w:val="20"/>
        </w:rPr>
        <w:t xml:space="preserve"> des 3D-Gebäu</w:t>
      </w:r>
      <w:r w:rsidR="00AE1773">
        <w:rPr>
          <w:rFonts w:ascii="Heebo Light" w:hAnsi="Heebo Light" w:cs="Heebo Light"/>
          <w:sz w:val="20"/>
          <w:szCs w:val="20"/>
        </w:rPr>
        <w:t>dedrucks</w:t>
      </w:r>
      <w:r w:rsidRPr="00F47866">
        <w:rPr>
          <w:rFonts w:ascii="Heebo Light" w:hAnsi="Heebo Light" w:cs="Heebo Light"/>
          <w:sz w:val="20"/>
          <w:szCs w:val="20"/>
        </w:rPr>
        <w:t xml:space="preserve"> liegt in der frühzeitigen Integration </w:t>
      </w:r>
      <w:r w:rsidR="00AE1773">
        <w:rPr>
          <w:rFonts w:ascii="Heebo Light" w:hAnsi="Heebo Light" w:cs="Heebo Light"/>
          <w:sz w:val="20"/>
          <w:szCs w:val="20"/>
        </w:rPr>
        <w:t>mehrerer Gewerke</w:t>
      </w:r>
      <w:r w:rsidRPr="00F47866">
        <w:rPr>
          <w:rFonts w:ascii="Heebo Light" w:hAnsi="Heebo Light" w:cs="Heebo Light"/>
          <w:sz w:val="20"/>
          <w:szCs w:val="20"/>
        </w:rPr>
        <w:t xml:space="preserve">. So </w:t>
      </w:r>
      <w:r w:rsidR="00236942">
        <w:rPr>
          <w:rFonts w:ascii="Heebo Light" w:hAnsi="Heebo Light" w:cs="Heebo Light"/>
          <w:sz w:val="20"/>
          <w:szCs w:val="20"/>
        </w:rPr>
        <w:t>werden</w:t>
      </w:r>
      <w:r w:rsidRPr="00F47866">
        <w:rPr>
          <w:rFonts w:ascii="Heebo Light" w:hAnsi="Heebo Light" w:cs="Heebo Light"/>
          <w:sz w:val="20"/>
          <w:szCs w:val="20"/>
        </w:rPr>
        <w:t xml:space="preserve"> </w:t>
      </w:r>
      <w:r w:rsidR="00236942">
        <w:rPr>
          <w:rFonts w:ascii="Heebo Light" w:hAnsi="Heebo Light" w:cs="Heebo Light"/>
          <w:sz w:val="20"/>
          <w:szCs w:val="20"/>
        </w:rPr>
        <w:t xml:space="preserve">beispielsweise </w:t>
      </w:r>
      <w:r w:rsidRPr="00F47866">
        <w:rPr>
          <w:rFonts w:ascii="Heebo Light" w:hAnsi="Heebo Light" w:cs="Heebo Light"/>
          <w:sz w:val="20"/>
          <w:szCs w:val="20"/>
        </w:rPr>
        <w:t>die Elektroinstallation</w:t>
      </w:r>
      <w:r w:rsidR="00236942">
        <w:rPr>
          <w:rFonts w:ascii="Heebo Light" w:hAnsi="Heebo Light" w:cs="Heebo Light"/>
          <w:sz w:val="20"/>
          <w:szCs w:val="20"/>
        </w:rPr>
        <w:t xml:space="preserve">, Wasser und Abwasser </w:t>
      </w:r>
      <w:r w:rsidRPr="00F47866">
        <w:rPr>
          <w:rFonts w:ascii="Heebo Light" w:hAnsi="Heebo Light" w:cs="Heebo Light"/>
          <w:sz w:val="20"/>
          <w:szCs w:val="20"/>
        </w:rPr>
        <w:t xml:space="preserve">bereits </w:t>
      </w:r>
      <w:r w:rsidR="00236942">
        <w:rPr>
          <w:rFonts w:ascii="Heebo Light" w:hAnsi="Heebo Light" w:cs="Heebo Light"/>
          <w:sz w:val="20"/>
          <w:szCs w:val="20"/>
        </w:rPr>
        <w:t xml:space="preserve">in der Planung des Gebäudes </w:t>
      </w:r>
      <w:r w:rsidR="00236942" w:rsidRPr="00F47866">
        <w:rPr>
          <w:rFonts w:ascii="Heebo Light" w:hAnsi="Heebo Light" w:cs="Heebo Light"/>
          <w:sz w:val="20"/>
          <w:szCs w:val="20"/>
        </w:rPr>
        <w:t>berücksichtigt</w:t>
      </w:r>
      <w:r w:rsidR="00236942">
        <w:rPr>
          <w:rFonts w:ascii="Heebo Light" w:hAnsi="Heebo Light" w:cs="Heebo Light"/>
          <w:sz w:val="20"/>
          <w:szCs w:val="20"/>
        </w:rPr>
        <w:t xml:space="preserve"> und der Drucker entsprechend programmiert. W</w:t>
      </w:r>
      <w:r w:rsidRPr="00F47866">
        <w:rPr>
          <w:rFonts w:ascii="Heebo Light" w:hAnsi="Heebo Light" w:cs="Heebo Light"/>
          <w:sz w:val="20"/>
          <w:szCs w:val="20"/>
        </w:rPr>
        <w:t xml:space="preserve">ährend des laufenden Druckprozesses </w:t>
      </w:r>
      <w:r w:rsidR="00236942">
        <w:rPr>
          <w:rFonts w:ascii="Heebo Light" w:hAnsi="Heebo Light" w:cs="Heebo Light"/>
          <w:sz w:val="20"/>
          <w:szCs w:val="20"/>
        </w:rPr>
        <w:t>spart er dann einfach die Schächte für Leitungen und Rohre aus</w:t>
      </w:r>
      <w:r w:rsidR="00001BB8">
        <w:rPr>
          <w:rFonts w:ascii="Heebo Light" w:hAnsi="Heebo Light" w:cs="Heebo Light"/>
          <w:sz w:val="20"/>
          <w:szCs w:val="20"/>
        </w:rPr>
        <w:t>. „</w:t>
      </w:r>
      <w:r w:rsidR="00001BB8" w:rsidRPr="00F47866">
        <w:rPr>
          <w:rFonts w:ascii="Heebo Light" w:hAnsi="Heebo Light" w:cs="Heebo Light"/>
          <w:sz w:val="20"/>
          <w:szCs w:val="20"/>
        </w:rPr>
        <w:t>Das reduziert nachgelagerte Arbeitsschritte und steigert die Effizienz auf der Baustelle deutlich</w:t>
      </w:r>
      <w:r w:rsidR="00B5012A">
        <w:rPr>
          <w:rFonts w:ascii="Heebo Light" w:hAnsi="Heebo Light" w:cs="Heebo Light"/>
          <w:sz w:val="20"/>
          <w:szCs w:val="20"/>
        </w:rPr>
        <w:t>“, e</w:t>
      </w:r>
      <w:r w:rsidR="00001BB8">
        <w:rPr>
          <w:rFonts w:ascii="Heebo Light" w:hAnsi="Heebo Light" w:cs="Heebo Light"/>
          <w:sz w:val="20"/>
          <w:szCs w:val="20"/>
        </w:rPr>
        <w:t>rklärt Michael Oßwand</w:t>
      </w:r>
      <w:r w:rsidR="00001BB8" w:rsidRPr="00F47866">
        <w:rPr>
          <w:rFonts w:ascii="Heebo Light" w:hAnsi="Heebo Light" w:cs="Heebo Light"/>
          <w:sz w:val="20"/>
          <w:szCs w:val="20"/>
        </w:rPr>
        <w:t>.</w:t>
      </w:r>
      <w:r w:rsidR="00B5012A">
        <w:rPr>
          <w:rFonts w:ascii="Heebo Light" w:hAnsi="Heebo Light" w:cs="Heebo Light"/>
          <w:sz w:val="20"/>
          <w:szCs w:val="20"/>
        </w:rPr>
        <w:t xml:space="preserve"> „Denn während wir den Druck des ersten Obergeschosses beginnen, können im Erdgeschoss </w:t>
      </w:r>
      <w:r w:rsidR="007566EB">
        <w:rPr>
          <w:rFonts w:ascii="Heebo Light" w:hAnsi="Heebo Light" w:cs="Heebo Light"/>
          <w:sz w:val="20"/>
          <w:szCs w:val="20"/>
        </w:rPr>
        <w:t>weitere Gewerke</w:t>
      </w:r>
      <w:r w:rsidR="006F5E86">
        <w:rPr>
          <w:rFonts w:ascii="Heebo Light" w:hAnsi="Heebo Light" w:cs="Heebo Light"/>
          <w:sz w:val="20"/>
          <w:szCs w:val="20"/>
        </w:rPr>
        <w:t xml:space="preserve"> </w:t>
      </w:r>
      <w:r w:rsidR="00D96D96">
        <w:rPr>
          <w:rFonts w:ascii="Heebo Light" w:hAnsi="Heebo Light" w:cs="Heebo Light"/>
          <w:sz w:val="20"/>
          <w:szCs w:val="20"/>
        </w:rPr>
        <w:t>mit ihrer Arbeit beginnen.“</w:t>
      </w:r>
    </w:p>
    <w:p w14:paraId="230A093C" w14:textId="77777777" w:rsidR="00AE1773" w:rsidRPr="00F47866" w:rsidRDefault="00AE1773" w:rsidP="00F47866">
      <w:pPr>
        <w:pStyle w:val="Textkrper"/>
        <w:rPr>
          <w:rFonts w:ascii="Heebo Light" w:hAnsi="Heebo Light" w:cs="Heebo Light"/>
          <w:sz w:val="20"/>
          <w:szCs w:val="20"/>
        </w:rPr>
      </w:pPr>
    </w:p>
    <w:p w14:paraId="16795D60" w14:textId="67997F09" w:rsidR="00F47866" w:rsidRPr="00F47866" w:rsidRDefault="00F47866" w:rsidP="00F47866">
      <w:pPr>
        <w:pStyle w:val="Textkrper"/>
        <w:rPr>
          <w:rFonts w:ascii="Heebo Medium" w:hAnsi="Heebo Medium" w:cs="Heebo Medium"/>
          <w:sz w:val="20"/>
        </w:rPr>
      </w:pPr>
      <w:r w:rsidRPr="00F47866">
        <w:rPr>
          <w:rFonts w:ascii="Heebo Medium" w:hAnsi="Heebo Medium" w:cs="Heebo Medium"/>
          <w:sz w:val="20"/>
        </w:rPr>
        <w:lastRenderedPageBreak/>
        <w:t>Energieeffizien</w:t>
      </w:r>
      <w:r w:rsidR="00206337">
        <w:rPr>
          <w:rFonts w:ascii="Heebo Medium" w:hAnsi="Heebo Medium" w:cs="Heebo Medium"/>
          <w:sz w:val="20"/>
        </w:rPr>
        <w:t>t</w:t>
      </w:r>
      <w:r w:rsidR="00344F9D">
        <w:rPr>
          <w:rFonts w:ascii="Heebo Medium" w:hAnsi="Heebo Medium" w:cs="Heebo Medium"/>
          <w:sz w:val="20"/>
        </w:rPr>
        <w:t xml:space="preserve"> gebaut</w:t>
      </w:r>
      <w:r w:rsidR="00206337">
        <w:rPr>
          <w:rFonts w:ascii="Heebo Medium" w:hAnsi="Heebo Medium" w:cs="Heebo Medium"/>
          <w:sz w:val="20"/>
        </w:rPr>
        <w:t xml:space="preserve">, </w:t>
      </w:r>
      <w:r w:rsidRPr="00F47866">
        <w:rPr>
          <w:rFonts w:ascii="Heebo Medium" w:hAnsi="Heebo Medium" w:cs="Heebo Medium"/>
          <w:sz w:val="20"/>
        </w:rPr>
        <w:t>architekto</w:t>
      </w:r>
      <w:r w:rsidR="00344F9D">
        <w:rPr>
          <w:rFonts w:ascii="Heebo Medium" w:hAnsi="Heebo Medium" w:cs="Heebo Medium"/>
          <w:sz w:val="20"/>
        </w:rPr>
        <w:t xml:space="preserve">nisch </w:t>
      </w:r>
      <w:r w:rsidR="009C3407">
        <w:rPr>
          <w:rFonts w:ascii="Heebo Medium" w:hAnsi="Heebo Medium" w:cs="Heebo Medium"/>
          <w:sz w:val="20"/>
        </w:rPr>
        <w:t>spannend gestaltet</w:t>
      </w:r>
    </w:p>
    <w:p w14:paraId="1C676304" w14:textId="414A1D08" w:rsidR="00F47866" w:rsidRDefault="00D96D96" w:rsidP="00F47866">
      <w:pPr>
        <w:pStyle w:val="Textkrper"/>
        <w:rPr>
          <w:rFonts w:ascii="Heebo Light" w:hAnsi="Heebo Light" w:cs="Heebo Light"/>
          <w:sz w:val="20"/>
          <w:szCs w:val="20"/>
        </w:rPr>
      </w:pPr>
      <w:r w:rsidRPr="00D96D96">
        <w:rPr>
          <w:rFonts w:ascii="Heebo Light" w:hAnsi="Heebo Light" w:cs="Heebo Light"/>
          <w:sz w:val="20"/>
          <w:szCs w:val="20"/>
        </w:rPr>
        <w:t>Auch beim Keller zeigt sich die Flexibilität des Verfahrens: Dieser wird teilweise aus vorgefertigten 3D-gedruckten Elementen erstellt und mit konventionellen Bauweisen kombiniert.</w:t>
      </w:r>
      <w:r>
        <w:rPr>
          <w:rFonts w:ascii="Heebo Light" w:hAnsi="Heebo Light" w:cs="Heebo Light"/>
          <w:sz w:val="20"/>
          <w:szCs w:val="20"/>
        </w:rPr>
        <w:t xml:space="preserve"> </w:t>
      </w:r>
      <w:r w:rsidR="0048313A">
        <w:rPr>
          <w:rFonts w:ascii="Heebo Light" w:hAnsi="Heebo Light" w:cs="Heebo Light"/>
          <w:sz w:val="20"/>
          <w:szCs w:val="20"/>
        </w:rPr>
        <w:t>Zudem wird d</w:t>
      </w:r>
      <w:r w:rsidR="00F47866" w:rsidRPr="00F47866">
        <w:rPr>
          <w:rFonts w:ascii="Heebo Light" w:hAnsi="Heebo Light" w:cs="Heebo Light"/>
          <w:sz w:val="20"/>
          <w:szCs w:val="20"/>
        </w:rPr>
        <w:t xml:space="preserve">as </w:t>
      </w:r>
      <w:r w:rsidR="0048313A">
        <w:rPr>
          <w:rFonts w:ascii="Heebo Light" w:hAnsi="Heebo Light" w:cs="Heebo Light"/>
          <w:sz w:val="20"/>
          <w:szCs w:val="20"/>
        </w:rPr>
        <w:t>Aalener Einfamilienhaus</w:t>
      </w:r>
      <w:r w:rsidR="00F47866" w:rsidRPr="00F47866">
        <w:rPr>
          <w:rFonts w:ascii="Heebo Light" w:hAnsi="Heebo Light" w:cs="Heebo Light"/>
          <w:sz w:val="20"/>
          <w:szCs w:val="20"/>
        </w:rPr>
        <w:t xml:space="preserve"> im Schalensystem mit außenliegender Wärmedämmung nach EH55-Standard ausgeführt und erfüllt </w:t>
      </w:r>
      <w:r w:rsidR="0048313A">
        <w:rPr>
          <w:rFonts w:ascii="Heebo Light" w:hAnsi="Heebo Light" w:cs="Heebo Light"/>
          <w:sz w:val="20"/>
          <w:szCs w:val="20"/>
        </w:rPr>
        <w:t>so</w:t>
      </w:r>
      <w:r w:rsidR="00F47866" w:rsidRPr="00F47866">
        <w:rPr>
          <w:rFonts w:ascii="Heebo Light" w:hAnsi="Heebo Light" w:cs="Heebo Light"/>
          <w:sz w:val="20"/>
          <w:szCs w:val="20"/>
        </w:rPr>
        <w:t>mit aktuelle Anforderungen an energieeffizientes Bauen.</w:t>
      </w:r>
      <w:r w:rsidR="0048313A">
        <w:rPr>
          <w:rFonts w:ascii="Heebo Light" w:hAnsi="Heebo Light" w:cs="Heebo Light"/>
          <w:sz w:val="20"/>
          <w:szCs w:val="20"/>
        </w:rPr>
        <w:t xml:space="preserve"> </w:t>
      </w:r>
      <w:r w:rsidR="00FF6AFF">
        <w:rPr>
          <w:rFonts w:ascii="Heebo Light" w:hAnsi="Heebo Light" w:cs="Heebo Light"/>
          <w:sz w:val="20"/>
          <w:szCs w:val="20"/>
        </w:rPr>
        <w:t>Auch die sehr gute Pl</w:t>
      </w:r>
      <w:r w:rsidR="000B7BBC">
        <w:rPr>
          <w:rFonts w:ascii="Heebo Light" w:hAnsi="Heebo Light" w:cs="Heebo Light"/>
          <w:sz w:val="20"/>
          <w:szCs w:val="20"/>
        </w:rPr>
        <w:t xml:space="preserve">anbarkeit der benötigten Baustoffe trägt zur Nachhaltigkeit dieses Bauverfahrens bei. „Wir können </w:t>
      </w:r>
      <w:r w:rsidR="00593E3F">
        <w:rPr>
          <w:rFonts w:ascii="Heebo Light" w:hAnsi="Heebo Light" w:cs="Heebo Light"/>
          <w:sz w:val="20"/>
          <w:szCs w:val="20"/>
        </w:rPr>
        <w:t>sehr</w:t>
      </w:r>
      <w:r w:rsidR="000B7BBC">
        <w:rPr>
          <w:rFonts w:ascii="Heebo Light" w:hAnsi="Heebo Light" w:cs="Heebo Light"/>
          <w:sz w:val="20"/>
          <w:szCs w:val="20"/>
        </w:rPr>
        <w:t xml:space="preserve"> genau </w:t>
      </w:r>
      <w:r w:rsidR="007566EB">
        <w:rPr>
          <w:rFonts w:ascii="Heebo Light" w:hAnsi="Heebo Light" w:cs="Heebo Light"/>
          <w:sz w:val="20"/>
          <w:szCs w:val="20"/>
        </w:rPr>
        <w:t>errechnen</w:t>
      </w:r>
      <w:r w:rsidR="000B7BBC">
        <w:rPr>
          <w:rFonts w:ascii="Heebo Light" w:hAnsi="Heebo Light" w:cs="Heebo Light"/>
          <w:sz w:val="20"/>
          <w:szCs w:val="20"/>
        </w:rPr>
        <w:t>, wie viel Material wir brauchen</w:t>
      </w:r>
      <w:r w:rsidR="00593E3F">
        <w:rPr>
          <w:rFonts w:ascii="Heebo Light" w:hAnsi="Heebo Light" w:cs="Heebo Light"/>
          <w:sz w:val="20"/>
          <w:szCs w:val="20"/>
        </w:rPr>
        <w:t xml:space="preserve"> und vermeiden so Überschuss und Materialverschwendung“, sagt Michael Oßwald.</w:t>
      </w:r>
      <w:r w:rsidR="00206337">
        <w:rPr>
          <w:rFonts w:ascii="Heebo Light" w:hAnsi="Heebo Light" w:cs="Heebo Light"/>
          <w:sz w:val="20"/>
          <w:szCs w:val="20"/>
        </w:rPr>
        <w:t xml:space="preserve"> </w:t>
      </w:r>
      <w:r w:rsidR="00F47866" w:rsidRPr="00F47866">
        <w:rPr>
          <w:rFonts w:ascii="Heebo Light" w:hAnsi="Heebo Light" w:cs="Heebo Light"/>
          <w:sz w:val="20"/>
          <w:szCs w:val="20"/>
        </w:rPr>
        <w:t xml:space="preserve">Architektonisch setzt das Projekt auf eine Kombination aus sichtbaren 3D-Druck-Strukturen und klassisch verputzten Oberflächen. </w:t>
      </w:r>
      <w:r w:rsidR="0048313A">
        <w:rPr>
          <w:rFonts w:ascii="Heebo Light" w:hAnsi="Heebo Light" w:cs="Heebo Light"/>
          <w:sz w:val="20"/>
          <w:szCs w:val="20"/>
        </w:rPr>
        <w:t>„</w:t>
      </w:r>
      <w:r w:rsidR="00F47866" w:rsidRPr="00F47866">
        <w:rPr>
          <w:rFonts w:ascii="Heebo Light" w:hAnsi="Heebo Light" w:cs="Heebo Light"/>
          <w:sz w:val="20"/>
          <w:szCs w:val="20"/>
        </w:rPr>
        <w:t>So entsteht ein spannender Materialmix, der die Technologie sichtbar macht, ohne auf bewährte Gestaltungsprinzipien zu verzichten</w:t>
      </w:r>
      <w:r w:rsidR="0048313A">
        <w:rPr>
          <w:rFonts w:ascii="Heebo Light" w:hAnsi="Heebo Light" w:cs="Heebo Light"/>
          <w:sz w:val="20"/>
          <w:szCs w:val="20"/>
        </w:rPr>
        <w:t xml:space="preserve">. Das gefällt vielen unserer Bauherren besonders gut“, </w:t>
      </w:r>
      <w:r w:rsidR="00771C22">
        <w:rPr>
          <w:rFonts w:ascii="Heebo Light" w:hAnsi="Heebo Light" w:cs="Heebo Light"/>
          <w:sz w:val="20"/>
          <w:szCs w:val="20"/>
        </w:rPr>
        <w:t>berichtet</w:t>
      </w:r>
      <w:r w:rsidR="00854D70">
        <w:rPr>
          <w:rFonts w:ascii="Heebo Light" w:hAnsi="Heebo Light" w:cs="Heebo Light"/>
          <w:sz w:val="20"/>
          <w:szCs w:val="20"/>
        </w:rPr>
        <w:t xml:space="preserve"> </w:t>
      </w:r>
      <w:r w:rsidR="00854D70" w:rsidRPr="00854D70">
        <w:rPr>
          <w:rFonts w:ascii="Heebo Light" w:hAnsi="Heebo Light" w:cs="Heebo Light"/>
          <w:sz w:val="20"/>
          <w:szCs w:val="20"/>
        </w:rPr>
        <w:t>Anna Hanisch, Leiterin Architektur der Rupp Gebäudedruck</w:t>
      </w:r>
      <w:r w:rsidR="00414D41">
        <w:rPr>
          <w:rFonts w:ascii="Heebo Light" w:hAnsi="Heebo Light" w:cs="Heebo Light"/>
          <w:sz w:val="20"/>
          <w:szCs w:val="20"/>
        </w:rPr>
        <w:t xml:space="preserve"> GmbH</w:t>
      </w:r>
      <w:r w:rsidR="00771C22">
        <w:rPr>
          <w:rFonts w:ascii="Heebo Light" w:hAnsi="Heebo Light" w:cs="Heebo Light"/>
          <w:sz w:val="20"/>
          <w:szCs w:val="20"/>
        </w:rPr>
        <w:t>.</w:t>
      </w:r>
    </w:p>
    <w:p w14:paraId="5F507D81" w14:textId="77777777" w:rsidR="00771C22" w:rsidRDefault="00771C22" w:rsidP="00F47866">
      <w:pPr>
        <w:pStyle w:val="Textkrper"/>
        <w:rPr>
          <w:rFonts w:ascii="Heebo Light" w:hAnsi="Heebo Light" w:cs="Heebo Light"/>
          <w:sz w:val="20"/>
          <w:szCs w:val="20"/>
        </w:rPr>
      </w:pPr>
    </w:p>
    <w:p w14:paraId="454E4667" w14:textId="38D36CF2" w:rsidR="00F47866" w:rsidRPr="00F47866" w:rsidRDefault="007C32C5" w:rsidP="00F47866">
      <w:pPr>
        <w:pStyle w:val="Textkrper"/>
        <w:rPr>
          <w:rFonts w:ascii="Heebo Medium" w:hAnsi="Heebo Medium" w:cs="Heebo Medium"/>
          <w:sz w:val="20"/>
        </w:rPr>
      </w:pPr>
      <w:r>
        <w:rPr>
          <w:rFonts w:ascii="Heebo Medium" w:hAnsi="Heebo Medium" w:cs="Heebo Medium"/>
          <w:sz w:val="20"/>
        </w:rPr>
        <w:t xml:space="preserve">Komfortabel für Bauherren: </w:t>
      </w:r>
      <w:r w:rsidR="00FF6DDE">
        <w:rPr>
          <w:rFonts w:ascii="Heebo Medium" w:hAnsi="Heebo Medium" w:cs="Heebo Medium"/>
          <w:sz w:val="20"/>
        </w:rPr>
        <w:t>a</w:t>
      </w:r>
      <w:r w:rsidR="00F47866" w:rsidRPr="00F47866">
        <w:rPr>
          <w:rFonts w:ascii="Heebo Medium" w:hAnsi="Heebo Medium" w:cs="Heebo Medium"/>
          <w:sz w:val="20"/>
        </w:rPr>
        <w:t>lles aus einer Hand</w:t>
      </w:r>
    </w:p>
    <w:p w14:paraId="67C6D5F0" w14:textId="49627BAB" w:rsidR="00F47866" w:rsidRPr="00F47866" w:rsidRDefault="00F47866" w:rsidP="00F47866">
      <w:pPr>
        <w:pStyle w:val="Textkrper"/>
        <w:rPr>
          <w:rFonts w:ascii="Heebo Light" w:hAnsi="Heebo Light" w:cs="Heebo Light"/>
          <w:sz w:val="20"/>
          <w:szCs w:val="20"/>
        </w:rPr>
      </w:pPr>
      <w:r w:rsidRPr="00F47866">
        <w:rPr>
          <w:rFonts w:ascii="Heebo Light" w:hAnsi="Heebo Light" w:cs="Heebo Light"/>
          <w:sz w:val="20"/>
          <w:szCs w:val="20"/>
        </w:rPr>
        <w:t xml:space="preserve">Die komplette Planung und schlüsselfertige </w:t>
      </w:r>
      <w:r w:rsidRPr="00BE4B4A">
        <w:rPr>
          <w:rFonts w:ascii="Heebo Light" w:hAnsi="Heebo Light" w:cs="Heebo Light"/>
          <w:sz w:val="20"/>
          <w:szCs w:val="20"/>
        </w:rPr>
        <w:t xml:space="preserve">Umsetzung </w:t>
      </w:r>
      <w:r w:rsidR="00E9468F" w:rsidRPr="00BE4B4A">
        <w:rPr>
          <w:rFonts w:ascii="Heebo Light" w:hAnsi="Heebo Light" w:cs="Heebo Light"/>
          <w:sz w:val="20"/>
          <w:szCs w:val="20"/>
        </w:rPr>
        <w:t>übernimmt</w:t>
      </w:r>
      <w:r w:rsidR="00FF6DDE" w:rsidRPr="00BE4B4A">
        <w:rPr>
          <w:rFonts w:ascii="Heebo Light" w:hAnsi="Heebo Light" w:cs="Heebo Light"/>
          <w:sz w:val="20"/>
          <w:szCs w:val="20"/>
        </w:rPr>
        <w:t xml:space="preserve"> beim Aalener Einfamilienhaus</w:t>
      </w:r>
      <w:r w:rsidRPr="00BE4B4A">
        <w:rPr>
          <w:rFonts w:ascii="Heebo Light" w:hAnsi="Heebo Light" w:cs="Heebo Light"/>
          <w:sz w:val="20"/>
          <w:szCs w:val="20"/>
        </w:rPr>
        <w:t xml:space="preserve"> die Rupp </w:t>
      </w:r>
      <w:r w:rsidR="007566EB" w:rsidRPr="00BE4B4A">
        <w:rPr>
          <w:rFonts w:ascii="Heebo Light" w:hAnsi="Heebo Light" w:cs="Heebo Light"/>
          <w:sz w:val="20"/>
          <w:szCs w:val="20"/>
        </w:rPr>
        <w:t>Gebäudedruck, welche hier maßgeblich von der Rupp Gruppe unterstützt wird</w:t>
      </w:r>
      <w:r w:rsidRPr="00BE4B4A">
        <w:rPr>
          <w:rFonts w:ascii="Heebo Light" w:hAnsi="Heebo Light" w:cs="Heebo Light"/>
          <w:sz w:val="20"/>
          <w:szCs w:val="20"/>
        </w:rPr>
        <w:t xml:space="preserve">. Rupp Gebäudedruck </w:t>
      </w:r>
      <w:r w:rsidR="00FF6DDE" w:rsidRPr="00BE4B4A">
        <w:rPr>
          <w:rFonts w:ascii="Heebo Light" w:hAnsi="Heebo Light" w:cs="Heebo Light"/>
          <w:sz w:val="20"/>
          <w:szCs w:val="20"/>
        </w:rPr>
        <w:t>verantwortet</w:t>
      </w:r>
      <w:r w:rsidRPr="00BE4B4A">
        <w:rPr>
          <w:rFonts w:ascii="Heebo Light" w:hAnsi="Heebo Light" w:cs="Heebo Light"/>
          <w:sz w:val="20"/>
          <w:szCs w:val="20"/>
        </w:rPr>
        <w:t xml:space="preserve"> dabei die gesamte Abwicklung des 3D-Druckprozesses </w:t>
      </w:r>
      <w:r w:rsidR="004139A5" w:rsidRPr="00BE4B4A">
        <w:rPr>
          <w:rFonts w:ascii="Heebo Light" w:hAnsi="Heebo Light" w:cs="Heebo Light"/>
          <w:sz w:val="20"/>
          <w:szCs w:val="20"/>
        </w:rPr>
        <w:t>und die nahtlose Integration der Folgegewerke in den Bauablauf</w:t>
      </w:r>
      <w:r w:rsidRPr="00BE4B4A">
        <w:rPr>
          <w:rFonts w:ascii="Heebo Light" w:hAnsi="Heebo Light" w:cs="Heebo Light"/>
          <w:sz w:val="20"/>
          <w:szCs w:val="20"/>
        </w:rPr>
        <w:t>.</w:t>
      </w:r>
      <w:r w:rsidR="004139A5" w:rsidRPr="00BE4B4A">
        <w:rPr>
          <w:rFonts w:ascii="Heebo Light" w:hAnsi="Heebo Light" w:cs="Heebo Light"/>
          <w:sz w:val="20"/>
          <w:szCs w:val="20"/>
        </w:rPr>
        <w:t xml:space="preserve"> „F</w:t>
      </w:r>
      <w:r w:rsidRPr="00BE4B4A">
        <w:rPr>
          <w:rFonts w:ascii="Heebo Light" w:hAnsi="Heebo Light" w:cs="Heebo Light"/>
          <w:sz w:val="20"/>
          <w:szCs w:val="20"/>
        </w:rPr>
        <w:t xml:space="preserve">ür Bauherren eröffnet die Technologie </w:t>
      </w:r>
      <w:r w:rsidR="004139A5" w:rsidRPr="00BE4B4A">
        <w:rPr>
          <w:rFonts w:ascii="Heebo Light" w:hAnsi="Heebo Light" w:cs="Heebo Light"/>
          <w:sz w:val="20"/>
          <w:szCs w:val="20"/>
        </w:rPr>
        <w:t xml:space="preserve">des 3D-Gebäudedrucks ganz </w:t>
      </w:r>
      <w:r w:rsidRPr="00BE4B4A">
        <w:rPr>
          <w:rFonts w:ascii="Heebo Light" w:hAnsi="Heebo Light" w:cs="Heebo Light"/>
          <w:sz w:val="20"/>
          <w:szCs w:val="20"/>
        </w:rPr>
        <w:t xml:space="preserve">neue Möglichkeiten: </w:t>
      </w:r>
      <w:r w:rsidR="004139A5" w:rsidRPr="00BE4B4A">
        <w:rPr>
          <w:rFonts w:ascii="Heebo Light" w:hAnsi="Heebo Light" w:cs="Heebo Light"/>
          <w:sz w:val="20"/>
          <w:szCs w:val="20"/>
        </w:rPr>
        <w:t>kürzere</w:t>
      </w:r>
      <w:r w:rsidRPr="00BE4B4A">
        <w:rPr>
          <w:rFonts w:ascii="Heebo Light" w:hAnsi="Heebo Light" w:cs="Heebo Light"/>
          <w:sz w:val="20"/>
          <w:szCs w:val="20"/>
        </w:rPr>
        <w:t xml:space="preserve"> Bauzeiten, präzise Ausführung und innovative Architektur </w:t>
      </w:r>
      <w:r w:rsidR="005513C3" w:rsidRPr="00BE4B4A">
        <w:rPr>
          <w:rFonts w:ascii="Heebo Light" w:hAnsi="Heebo Light" w:cs="Heebo Light"/>
          <w:sz w:val="20"/>
          <w:szCs w:val="20"/>
        </w:rPr>
        <w:t>und das alles</w:t>
      </w:r>
      <w:r w:rsidRPr="00BE4B4A">
        <w:rPr>
          <w:rFonts w:ascii="Heebo Light" w:hAnsi="Heebo Light" w:cs="Heebo Light"/>
          <w:sz w:val="20"/>
          <w:szCs w:val="20"/>
        </w:rPr>
        <w:t xml:space="preserve"> bei gleichzeitig hoher Planungs- und Kostensicherheit</w:t>
      </w:r>
      <w:r w:rsidR="004139A5" w:rsidRPr="00BE4B4A">
        <w:rPr>
          <w:rFonts w:ascii="Heebo Light" w:hAnsi="Heebo Light" w:cs="Heebo Light"/>
          <w:sz w:val="20"/>
          <w:szCs w:val="20"/>
        </w:rPr>
        <w:t xml:space="preserve">“, fasst </w:t>
      </w:r>
      <w:r w:rsidR="00414D41" w:rsidRPr="00BE4B4A">
        <w:rPr>
          <w:rFonts w:ascii="Heebo Light" w:hAnsi="Heebo Light" w:cs="Heebo Light"/>
          <w:sz w:val="20"/>
          <w:szCs w:val="20"/>
        </w:rPr>
        <w:t xml:space="preserve">Jasmin </w:t>
      </w:r>
      <w:r w:rsidR="00B14456">
        <w:rPr>
          <w:rFonts w:ascii="Heebo Light" w:hAnsi="Heebo Light" w:cs="Heebo Light"/>
          <w:sz w:val="20"/>
          <w:szCs w:val="20"/>
        </w:rPr>
        <w:t>Baur</w:t>
      </w:r>
      <w:r w:rsidR="00414D41" w:rsidRPr="00BE4B4A">
        <w:rPr>
          <w:rFonts w:ascii="Heebo Light" w:hAnsi="Heebo Light" w:cs="Heebo Light"/>
          <w:sz w:val="20"/>
          <w:szCs w:val="20"/>
        </w:rPr>
        <w:t>, Leiterin Schlü</w:t>
      </w:r>
      <w:r w:rsidR="00414D41" w:rsidRPr="00414D41">
        <w:rPr>
          <w:rFonts w:ascii="Heebo Light" w:hAnsi="Heebo Light" w:cs="Heebo Light"/>
          <w:sz w:val="20"/>
          <w:szCs w:val="20"/>
        </w:rPr>
        <w:t xml:space="preserve">sselfertigbau </w:t>
      </w:r>
      <w:r w:rsidR="00BE4B4A">
        <w:rPr>
          <w:rFonts w:ascii="Heebo Light" w:hAnsi="Heebo Light" w:cs="Heebo Light"/>
          <w:sz w:val="20"/>
          <w:szCs w:val="20"/>
        </w:rPr>
        <w:t>bei</w:t>
      </w:r>
      <w:r w:rsidR="00414D41" w:rsidRPr="00414D41">
        <w:rPr>
          <w:rFonts w:ascii="Heebo Light" w:hAnsi="Heebo Light" w:cs="Heebo Light"/>
          <w:sz w:val="20"/>
          <w:szCs w:val="20"/>
        </w:rPr>
        <w:t xml:space="preserve"> Rupp Gebäudedruck</w:t>
      </w:r>
      <w:r w:rsidR="00BE4B4A">
        <w:rPr>
          <w:rFonts w:ascii="Heebo Light" w:hAnsi="Heebo Light" w:cs="Heebo Light"/>
          <w:sz w:val="20"/>
          <w:szCs w:val="20"/>
        </w:rPr>
        <w:t xml:space="preserve">, </w:t>
      </w:r>
      <w:r w:rsidR="004139A5">
        <w:rPr>
          <w:rFonts w:ascii="Heebo Light" w:hAnsi="Heebo Light" w:cs="Heebo Light"/>
          <w:sz w:val="20"/>
          <w:szCs w:val="20"/>
        </w:rPr>
        <w:t>zusammen</w:t>
      </w:r>
      <w:r w:rsidR="00BE7E40">
        <w:rPr>
          <w:rFonts w:ascii="Heebo Light" w:hAnsi="Heebo Light" w:cs="Heebo Light"/>
          <w:sz w:val="20"/>
          <w:szCs w:val="20"/>
        </w:rPr>
        <w:t>.</w:t>
      </w:r>
    </w:p>
    <w:p w14:paraId="323698EB" w14:textId="77777777" w:rsidR="00A91DD8" w:rsidRPr="00BD71B4" w:rsidRDefault="00A91DD8" w:rsidP="009A29E3">
      <w:pPr>
        <w:pStyle w:val="Textkrper"/>
        <w:rPr>
          <w:rFonts w:ascii="Heebo Light" w:hAnsi="Heebo Light" w:cs="Heebo Light"/>
          <w:sz w:val="20"/>
          <w:szCs w:val="20"/>
        </w:rPr>
      </w:pPr>
    </w:p>
    <w:p w14:paraId="73952FE2" w14:textId="77777777" w:rsidR="00886D8E" w:rsidRPr="00BD71B4" w:rsidRDefault="00886D8E" w:rsidP="00886D8E">
      <w:pPr>
        <w:pStyle w:val="Textkrper"/>
        <w:rPr>
          <w:rFonts w:ascii="Heebo Light" w:hAnsi="Heebo Light" w:cs="Heebo Light"/>
          <w:sz w:val="20"/>
          <w:szCs w:val="20"/>
        </w:rPr>
      </w:pPr>
    </w:p>
    <w:p w14:paraId="3D5ADA00" w14:textId="77777777" w:rsidR="000C3521" w:rsidRPr="00BD71B4" w:rsidRDefault="000C3521" w:rsidP="00886D8E">
      <w:pPr>
        <w:pStyle w:val="Textkrper"/>
        <w:rPr>
          <w:rFonts w:ascii="Heebo Light" w:hAnsi="Heebo Light" w:cs="Heebo Light"/>
          <w:sz w:val="20"/>
          <w:szCs w:val="20"/>
        </w:rPr>
      </w:pPr>
    </w:p>
    <w:p w14:paraId="616A173A" w14:textId="77777777" w:rsidR="00886D8E" w:rsidRPr="00F4741D" w:rsidRDefault="00886D8E" w:rsidP="00886D8E">
      <w:pPr>
        <w:pStyle w:val="Textkrper"/>
        <w:rPr>
          <w:rFonts w:ascii="Heebo Medium" w:hAnsi="Heebo Medium" w:cs="Heebo Medium"/>
          <w:sz w:val="18"/>
          <w:szCs w:val="18"/>
        </w:rPr>
      </w:pPr>
      <w:r w:rsidRPr="00F4741D">
        <w:rPr>
          <w:rFonts w:ascii="Heebo Medium" w:hAnsi="Heebo Medium" w:cs="Heebo Medium"/>
          <w:sz w:val="18"/>
          <w:szCs w:val="18"/>
        </w:rPr>
        <w:t>Über die Rupp-Gruppe</w:t>
      </w:r>
    </w:p>
    <w:p w14:paraId="3E09F51F" w14:textId="77777777" w:rsidR="00BD71B4" w:rsidRPr="00BD71B4" w:rsidRDefault="00BD71B4" w:rsidP="00BD71B4">
      <w:pPr>
        <w:pStyle w:val="Textkrper"/>
        <w:rPr>
          <w:rFonts w:ascii="Heebo Light" w:hAnsi="Heebo Light" w:cs="Heebo Light"/>
          <w:sz w:val="18"/>
          <w:szCs w:val="18"/>
        </w:rPr>
      </w:pPr>
      <w:r w:rsidRPr="00BD71B4">
        <w:rPr>
          <w:rFonts w:ascii="Heebo Light" w:hAnsi="Heebo Light" w:cs="Heebo Light" w:hint="cs"/>
          <w:sz w:val="18"/>
          <w:szCs w:val="18"/>
        </w:rPr>
        <w:t xml:space="preserve">Das Familienunternehmen Rupp ist bereits seit mehr als 25 Jahren ein kompetenter und zuverlässiger Partner für Bauherren, Architekten und Kommunen. Zur Unternehmensgruppe gehören mehrere eigenständige Gesellschaften, darunter unter anderem die Michael Rupp Bauunternehmung GmbH als der Spezialist für schlüsselfertiges Bauen, Neubau, Umbau, Altbausanierung, Gewerbebau, Verputzarbeiten, Abbruch und Tiefbau im privaten und gewerblichen Bereich. Die Michael Rupp Immobilien GmbH &amp; Co. KG entwickelt und erstellt Wohn- und Gewerbeimmobilien schlüsselfertig, kauft Grundstücke oder realisiert und vermarktet Bauprojekte auf vorhandenen Grundstücken. Kunden erhalten dabei alle Leistungen aus einer Hand. Die Rupp Gebäudedruck GmbH und die Schirßner Holzbau GmbH vervollständigen die Rupp Gruppe. Weitere Informationen unter </w:t>
      </w:r>
      <w:hyperlink r:id="rId7" w:history="1">
        <w:r w:rsidRPr="00BD71B4">
          <w:rPr>
            <w:rStyle w:val="Hyperlink"/>
            <w:rFonts w:ascii="Heebo Light" w:hAnsi="Heebo Light" w:cs="Heebo Light" w:hint="cs"/>
            <w:sz w:val="18"/>
            <w:szCs w:val="18"/>
          </w:rPr>
          <w:t>www.rupp-gruppe.de</w:t>
        </w:r>
      </w:hyperlink>
      <w:r w:rsidRPr="00BD71B4">
        <w:rPr>
          <w:rFonts w:ascii="Heebo Light" w:hAnsi="Heebo Light" w:cs="Heebo Light" w:hint="cs"/>
          <w:sz w:val="18"/>
          <w:szCs w:val="18"/>
        </w:rPr>
        <w:t>.</w:t>
      </w:r>
    </w:p>
    <w:p w14:paraId="1F0D7311" w14:textId="38059211" w:rsidR="00813E57" w:rsidRDefault="00813E57">
      <w:pPr>
        <w:rPr>
          <w:rFonts w:ascii="Heebo Light" w:hAnsi="Heebo Light" w:cs="Heebo Light"/>
          <w:sz w:val="18"/>
          <w:szCs w:val="18"/>
        </w:rPr>
      </w:pPr>
      <w:r>
        <w:rPr>
          <w:rFonts w:ascii="Heebo Light" w:hAnsi="Heebo Light" w:cs="Heebo Light"/>
          <w:sz w:val="18"/>
          <w:szCs w:val="18"/>
        </w:rPr>
        <w:br w:type="page"/>
      </w:r>
    </w:p>
    <w:p w14:paraId="48C15770" w14:textId="54A26AC5" w:rsidR="006674B6" w:rsidRPr="00813E57" w:rsidRDefault="00813E57" w:rsidP="00BD71B4">
      <w:pPr>
        <w:pStyle w:val="Textkrper"/>
        <w:rPr>
          <w:rFonts w:ascii="Heebo Medium" w:hAnsi="Heebo Medium" w:cs="Heebo Medium"/>
          <w:sz w:val="20"/>
        </w:rPr>
      </w:pPr>
      <w:r w:rsidRPr="00813E57">
        <w:rPr>
          <w:rFonts w:ascii="Heebo Medium" w:hAnsi="Heebo Medium" w:cs="Heebo Medium"/>
          <w:sz w:val="20"/>
        </w:rPr>
        <w:lastRenderedPageBreak/>
        <w:t>Fotobogen</w:t>
      </w:r>
    </w:p>
    <w:p w14:paraId="34EC49C2" w14:textId="77777777" w:rsidR="00813E57" w:rsidRDefault="00813E57" w:rsidP="00BD71B4">
      <w:pPr>
        <w:pStyle w:val="Textkrper"/>
        <w:rPr>
          <w:rFonts w:ascii="Heebo Light" w:hAnsi="Heebo Light" w:cs="Heebo Light"/>
          <w:sz w:val="18"/>
          <w:szCs w:val="18"/>
        </w:rPr>
      </w:pPr>
    </w:p>
    <w:p w14:paraId="6920BBED" w14:textId="2FA964CE" w:rsidR="00813E57" w:rsidRPr="00E71E67" w:rsidRDefault="00813E57" w:rsidP="00BD71B4">
      <w:pPr>
        <w:pStyle w:val="Textkrper"/>
        <w:rPr>
          <w:rFonts w:ascii="Heebo Medium" w:hAnsi="Heebo Medium" w:cs="Heebo Medium"/>
          <w:sz w:val="20"/>
        </w:rPr>
      </w:pPr>
      <w:r w:rsidRPr="00E71E67">
        <w:rPr>
          <w:rFonts w:ascii="Heebo Medium" w:hAnsi="Heebo Medium" w:cs="Heebo Medium"/>
          <w:sz w:val="20"/>
        </w:rPr>
        <w:t xml:space="preserve">Foto: </w:t>
      </w:r>
      <w:r w:rsidR="00BC0EE3" w:rsidRPr="00BC0EE3">
        <w:rPr>
          <w:rFonts w:ascii="Heebo Medium" w:hAnsi="Heebo Medium" w:cs="Heebo Medium"/>
          <w:sz w:val="20"/>
        </w:rPr>
        <w:t>RuppGD_EFH Aalen_Keller</w:t>
      </w:r>
    </w:p>
    <w:p w14:paraId="43E17C6E" w14:textId="4CD8EA9C" w:rsidR="00705F6C" w:rsidRDefault="00705F6C" w:rsidP="00BD71B4">
      <w:pPr>
        <w:pStyle w:val="Textkrper"/>
        <w:rPr>
          <w:rFonts w:ascii="Heebo Light" w:hAnsi="Heebo Light" w:cs="Heebo Light"/>
          <w:sz w:val="18"/>
          <w:szCs w:val="18"/>
        </w:rPr>
      </w:pPr>
    </w:p>
    <w:p w14:paraId="00CE9230" w14:textId="38AD33E5" w:rsidR="00590B66" w:rsidRPr="00590B66" w:rsidRDefault="00614EA0" w:rsidP="00590B66">
      <w:pPr>
        <w:pStyle w:val="Textkrper"/>
        <w:rPr>
          <w:rFonts w:ascii="Heebo Light" w:hAnsi="Heebo Light" w:cs="Heebo Light"/>
          <w:sz w:val="18"/>
          <w:szCs w:val="18"/>
        </w:rPr>
      </w:pPr>
      <w:r w:rsidRPr="00FA5C46">
        <w:rPr>
          <w:rFonts w:ascii="Heebo Medium" w:hAnsi="Heebo Medium" w:cs="Heebo Medium"/>
          <w:noProof/>
          <w:sz w:val="20"/>
        </w:rPr>
        <w:drawing>
          <wp:anchor distT="0" distB="0" distL="114300" distR="114300" simplePos="0" relativeHeight="251662336" behindDoc="0" locked="0" layoutInCell="1" allowOverlap="1" wp14:anchorId="0CC2307B" wp14:editId="5E898D65">
            <wp:simplePos x="0" y="0"/>
            <wp:positionH relativeFrom="column">
              <wp:posOffset>2540</wp:posOffset>
            </wp:positionH>
            <wp:positionV relativeFrom="paragraph">
              <wp:posOffset>12065</wp:posOffset>
            </wp:positionV>
            <wp:extent cx="2159635" cy="1619885"/>
            <wp:effectExtent l="0" t="0" r="0" b="0"/>
            <wp:wrapSquare wrapText="bothSides"/>
            <wp:docPr id="158144147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441474" name="Grafik 15814414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9635" cy="1619885"/>
                    </a:xfrm>
                    <a:prstGeom prst="rect">
                      <a:avLst/>
                    </a:prstGeom>
                  </pic:spPr>
                </pic:pic>
              </a:graphicData>
            </a:graphic>
          </wp:anchor>
        </w:drawing>
      </w:r>
      <w:r w:rsidR="00590B66" w:rsidRPr="00FA5C46">
        <w:rPr>
          <w:rFonts w:ascii="Heebo Medium" w:hAnsi="Heebo Medium" w:cs="Heebo Medium"/>
          <w:sz w:val="20"/>
        </w:rPr>
        <w:t>Bildunterschrift:</w:t>
      </w:r>
      <w:r w:rsidR="00590B66" w:rsidRPr="00590B66">
        <w:rPr>
          <w:rFonts w:ascii="Heebo Light" w:hAnsi="Heebo Light" w:cs="Heebo Light"/>
          <w:sz w:val="18"/>
          <w:szCs w:val="18"/>
        </w:rPr>
        <w:t xml:space="preserve"> </w:t>
      </w:r>
    </w:p>
    <w:p w14:paraId="175B4EE8" w14:textId="4A93BF0E" w:rsidR="00705F6C" w:rsidRDefault="00590B66" w:rsidP="00590B66">
      <w:pPr>
        <w:pStyle w:val="Textkrper"/>
        <w:rPr>
          <w:rFonts w:ascii="Heebo Light" w:hAnsi="Heebo Light" w:cs="Heebo Light"/>
          <w:sz w:val="18"/>
          <w:szCs w:val="18"/>
        </w:rPr>
      </w:pPr>
      <w:r w:rsidRPr="00590B66">
        <w:rPr>
          <w:rFonts w:ascii="Heebo Light" w:hAnsi="Heebo Light" w:cs="Heebo Light"/>
          <w:sz w:val="18"/>
          <w:szCs w:val="18"/>
        </w:rPr>
        <w:t xml:space="preserve">Der Keller des Einfamilienhauses wurde aus Fertigteilen zusammengesetzt. Die abgerundeten Ecken wurden in der Produktionshalle gedruckt und an Ort und Stelle mit </w:t>
      </w:r>
      <w:r w:rsidR="006E16EF">
        <w:rPr>
          <w:rFonts w:ascii="Heebo Light" w:hAnsi="Heebo Light" w:cs="Heebo Light"/>
          <w:sz w:val="18"/>
          <w:szCs w:val="18"/>
        </w:rPr>
        <w:t xml:space="preserve">herkömmlichen Betonfertigteilen </w:t>
      </w:r>
      <w:r w:rsidRPr="00590B66">
        <w:rPr>
          <w:rFonts w:ascii="Heebo Light" w:hAnsi="Heebo Light" w:cs="Heebo Light"/>
          <w:sz w:val="18"/>
          <w:szCs w:val="18"/>
        </w:rPr>
        <w:t>zusammengefügt.</w:t>
      </w:r>
    </w:p>
    <w:p w14:paraId="6E7815FF" w14:textId="63B2F999" w:rsidR="00E71E67" w:rsidRPr="00BD71B4" w:rsidRDefault="00E71E67" w:rsidP="00BD71B4">
      <w:pPr>
        <w:pStyle w:val="Textkrper"/>
        <w:rPr>
          <w:rFonts w:ascii="Heebo Light" w:hAnsi="Heebo Light" w:cs="Heebo Light"/>
          <w:sz w:val="18"/>
          <w:szCs w:val="18"/>
        </w:rPr>
      </w:pPr>
    </w:p>
    <w:p w14:paraId="4A390C48" w14:textId="12FB7630" w:rsidR="00024536" w:rsidRDefault="00024536">
      <w:pPr>
        <w:pStyle w:val="Textkrper"/>
        <w:rPr>
          <w:rFonts w:ascii="Heebo Light" w:hAnsi="Heebo Light" w:cs="Heebo Light"/>
          <w:sz w:val="18"/>
          <w:szCs w:val="18"/>
        </w:rPr>
      </w:pPr>
    </w:p>
    <w:p w14:paraId="7BB2EF93" w14:textId="77777777" w:rsidR="00590B66" w:rsidRDefault="00590B66">
      <w:pPr>
        <w:pStyle w:val="Textkrper"/>
        <w:rPr>
          <w:rFonts w:ascii="Heebo Light" w:hAnsi="Heebo Light" w:cs="Heebo Light"/>
          <w:sz w:val="18"/>
          <w:szCs w:val="18"/>
        </w:rPr>
      </w:pPr>
    </w:p>
    <w:p w14:paraId="353439EB" w14:textId="77777777" w:rsidR="00590B66" w:rsidRDefault="00590B66">
      <w:pPr>
        <w:pStyle w:val="Textkrper"/>
        <w:rPr>
          <w:rFonts w:ascii="Heebo Light" w:hAnsi="Heebo Light" w:cs="Heebo Light"/>
          <w:sz w:val="18"/>
          <w:szCs w:val="18"/>
        </w:rPr>
      </w:pPr>
    </w:p>
    <w:p w14:paraId="779D0901" w14:textId="77777777" w:rsidR="00590B66" w:rsidRDefault="00590B66">
      <w:pPr>
        <w:pStyle w:val="Textkrper"/>
        <w:rPr>
          <w:rFonts w:ascii="Heebo Light" w:hAnsi="Heebo Light" w:cs="Heebo Light"/>
          <w:sz w:val="18"/>
          <w:szCs w:val="18"/>
        </w:rPr>
      </w:pPr>
    </w:p>
    <w:p w14:paraId="71CC5EE0" w14:textId="77777777" w:rsidR="00590B66" w:rsidRDefault="00590B66">
      <w:pPr>
        <w:pStyle w:val="Textkrper"/>
        <w:rPr>
          <w:rFonts w:ascii="Heebo Light" w:hAnsi="Heebo Light" w:cs="Heebo Light"/>
          <w:sz w:val="18"/>
          <w:szCs w:val="18"/>
        </w:rPr>
      </w:pPr>
    </w:p>
    <w:p w14:paraId="3CE34EF7" w14:textId="77777777" w:rsidR="00590B66" w:rsidRDefault="00590B66">
      <w:pPr>
        <w:pStyle w:val="Textkrper"/>
        <w:rPr>
          <w:rFonts w:ascii="Heebo Light" w:hAnsi="Heebo Light" w:cs="Heebo Light"/>
          <w:sz w:val="18"/>
          <w:szCs w:val="18"/>
        </w:rPr>
      </w:pPr>
    </w:p>
    <w:p w14:paraId="1CBA3DDB" w14:textId="68CEA454" w:rsidR="00E71E67" w:rsidRDefault="00E71E67" w:rsidP="00E71E67">
      <w:pPr>
        <w:pStyle w:val="Textkrper"/>
        <w:rPr>
          <w:rFonts w:ascii="Heebo Medium" w:hAnsi="Heebo Medium" w:cs="Heebo Medium"/>
          <w:sz w:val="20"/>
        </w:rPr>
      </w:pPr>
      <w:r w:rsidRPr="00E71E67">
        <w:rPr>
          <w:rFonts w:ascii="Heebo Medium" w:hAnsi="Heebo Medium" w:cs="Heebo Medium"/>
          <w:sz w:val="20"/>
        </w:rPr>
        <w:t xml:space="preserve">Foto: </w:t>
      </w:r>
      <w:r w:rsidR="00BC0EE3" w:rsidRPr="00BC0EE3">
        <w:rPr>
          <w:rFonts w:ascii="Heebo Medium" w:hAnsi="Heebo Medium" w:cs="Heebo Medium"/>
          <w:sz w:val="20"/>
        </w:rPr>
        <w:t>RuppGD_EFH Aalen_Druckeraufbau</w:t>
      </w:r>
    </w:p>
    <w:p w14:paraId="55CA3913" w14:textId="36DF2F58" w:rsidR="00AF27B1" w:rsidRPr="00E71E67" w:rsidRDefault="00AF27B1" w:rsidP="00E71E67">
      <w:pPr>
        <w:pStyle w:val="Textkrper"/>
        <w:rPr>
          <w:rFonts w:ascii="Heebo Medium" w:hAnsi="Heebo Medium" w:cs="Heebo Medium"/>
          <w:sz w:val="20"/>
        </w:rPr>
      </w:pPr>
    </w:p>
    <w:p w14:paraId="6E28A204" w14:textId="2B2822A7" w:rsidR="00FA5C46" w:rsidRPr="00E71E67" w:rsidRDefault="00614EA0" w:rsidP="00FA5C46">
      <w:pPr>
        <w:pStyle w:val="Textkrper"/>
        <w:rPr>
          <w:rFonts w:ascii="Heebo Medium" w:hAnsi="Heebo Medium" w:cs="Heebo Medium"/>
          <w:sz w:val="20"/>
        </w:rPr>
      </w:pPr>
      <w:r>
        <w:rPr>
          <w:rFonts w:ascii="Heebo Light" w:hAnsi="Heebo Light" w:cs="Heebo Light"/>
          <w:noProof/>
          <w:sz w:val="18"/>
          <w:szCs w:val="18"/>
        </w:rPr>
        <w:drawing>
          <wp:anchor distT="0" distB="0" distL="114300" distR="114300" simplePos="0" relativeHeight="251663360" behindDoc="0" locked="0" layoutInCell="1" allowOverlap="1" wp14:anchorId="1D87815E" wp14:editId="7986C728">
            <wp:simplePos x="0" y="0"/>
            <wp:positionH relativeFrom="column">
              <wp:posOffset>2540</wp:posOffset>
            </wp:positionH>
            <wp:positionV relativeFrom="paragraph">
              <wp:posOffset>11430</wp:posOffset>
            </wp:positionV>
            <wp:extent cx="2160000" cy="1620000"/>
            <wp:effectExtent l="0" t="0" r="0" b="0"/>
            <wp:wrapSquare wrapText="bothSides"/>
            <wp:docPr id="41228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283" name="Grafik 41228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60000" cy="1620000"/>
                    </a:xfrm>
                    <a:prstGeom prst="rect">
                      <a:avLst/>
                    </a:prstGeom>
                  </pic:spPr>
                </pic:pic>
              </a:graphicData>
            </a:graphic>
          </wp:anchor>
        </w:drawing>
      </w:r>
      <w:r w:rsidR="00FA5C46" w:rsidRPr="00E71E67">
        <w:rPr>
          <w:rFonts w:ascii="Heebo Medium" w:hAnsi="Heebo Medium" w:cs="Heebo Medium"/>
          <w:sz w:val="20"/>
        </w:rPr>
        <w:t xml:space="preserve">Bildunterschrift: </w:t>
      </w:r>
    </w:p>
    <w:p w14:paraId="27DC583C" w14:textId="7B1FE14F" w:rsidR="00FA5C46" w:rsidRDefault="00FA5C46" w:rsidP="00FA5C46">
      <w:pPr>
        <w:pStyle w:val="Textkrper"/>
      </w:pPr>
      <w:r w:rsidRPr="00617375">
        <w:rPr>
          <w:rFonts w:ascii="Heebo Light" w:hAnsi="Heebo Light" w:cs="Heebo Light"/>
          <w:sz w:val="18"/>
          <w:szCs w:val="18"/>
        </w:rPr>
        <w:t xml:space="preserve">Der Drucker – hier der Großformatdrucker COBOD BOD2 – wird auf </w:t>
      </w:r>
      <w:r w:rsidR="006E16EF">
        <w:rPr>
          <w:rFonts w:ascii="Heebo Light" w:hAnsi="Heebo Light" w:cs="Heebo Light"/>
          <w:sz w:val="18"/>
          <w:szCs w:val="18"/>
        </w:rPr>
        <w:t>mobilen</w:t>
      </w:r>
      <w:r w:rsidRPr="00617375">
        <w:rPr>
          <w:rFonts w:ascii="Heebo Light" w:hAnsi="Heebo Light" w:cs="Heebo Light"/>
          <w:sz w:val="18"/>
          <w:szCs w:val="18"/>
        </w:rPr>
        <w:t xml:space="preserve"> Fundamenten installiert und kalibriert, sobald der Keller fertiggestellt ist</w:t>
      </w:r>
      <w:r>
        <w:rPr>
          <w:rFonts w:ascii="Heebo Light" w:hAnsi="Heebo Light" w:cs="Heebo Light"/>
          <w:sz w:val="18"/>
          <w:szCs w:val="18"/>
        </w:rPr>
        <w:t>.</w:t>
      </w:r>
    </w:p>
    <w:p w14:paraId="4F3902AE" w14:textId="4B31B51C" w:rsidR="00E71E67" w:rsidRPr="00E71E67" w:rsidRDefault="00E71E67" w:rsidP="00E71E67">
      <w:pPr>
        <w:pStyle w:val="Textkrper"/>
        <w:rPr>
          <w:rFonts w:ascii="Heebo Light" w:hAnsi="Heebo Light" w:cs="Heebo Light"/>
          <w:sz w:val="18"/>
          <w:szCs w:val="18"/>
        </w:rPr>
      </w:pPr>
    </w:p>
    <w:p w14:paraId="57BB7B42" w14:textId="153C0EAA" w:rsidR="00E71E67" w:rsidRDefault="00E71E67" w:rsidP="00E71E67">
      <w:pPr>
        <w:pStyle w:val="Textkrper"/>
        <w:rPr>
          <w:rFonts w:ascii="Heebo Medium" w:hAnsi="Heebo Medium" w:cs="Heebo Medium"/>
          <w:sz w:val="20"/>
        </w:rPr>
      </w:pPr>
    </w:p>
    <w:p w14:paraId="022CEA1F" w14:textId="77777777" w:rsidR="00FA5C46" w:rsidRDefault="00FA5C46" w:rsidP="00E71E67">
      <w:pPr>
        <w:pStyle w:val="Textkrper"/>
        <w:rPr>
          <w:rFonts w:ascii="Heebo Medium" w:hAnsi="Heebo Medium" w:cs="Heebo Medium"/>
          <w:sz w:val="20"/>
        </w:rPr>
      </w:pPr>
    </w:p>
    <w:p w14:paraId="760D8788" w14:textId="77777777" w:rsidR="00FA5C46" w:rsidRDefault="00FA5C46" w:rsidP="00E71E67">
      <w:pPr>
        <w:pStyle w:val="Textkrper"/>
        <w:rPr>
          <w:rFonts w:ascii="Heebo Medium" w:hAnsi="Heebo Medium" w:cs="Heebo Medium"/>
          <w:sz w:val="20"/>
        </w:rPr>
      </w:pPr>
    </w:p>
    <w:p w14:paraId="503C76B2" w14:textId="77777777" w:rsidR="00FA5C46" w:rsidRDefault="00FA5C46" w:rsidP="00E71E67">
      <w:pPr>
        <w:pStyle w:val="Textkrper"/>
        <w:rPr>
          <w:rFonts w:ascii="Heebo Medium" w:hAnsi="Heebo Medium" w:cs="Heebo Medium"/>
          <w:sz w:val="20"/>
        </w:rPr>
      </w:pPr>
    </w:p>
    <w:p w14:paraId="0338A534" w14:textId="77777777" w:rsidR="00FA5C46" w:rsidRPr="00617375" w:rsidRDefault="00FA5C46" w:rsidP="00E71E67">
      <w:pPr>
        <w:pStyle w:val="Textkrper"/>
        <w:rPr>
          <w:rFonts w:ascii="Heebo Medium" w:hAnsi="Heebo Medium" w:cs="Heebo Medium"/>
          <w:sz w:val="20"/>
        </w:rPr>
      </w:pPr>
    </w:p>
    <w:p w14:paraId="65BB65DC" w14:textId="77777777" w:rsidR="00E71E67" w:rsidRDefault="00E71E67" w:rsidP="00E71E67">
      <w:pPr>
        <w:pStyle w:val="Textkrper"/>
        <w:rPr>
          <w:rFonts w:ascii="Heebo Light" w:hAnsi="Heebo Light" w:cs="Heebo Light"/>
          <w:sz w:val="18"/>
          <w:szCs w:val="18"/>
        </w:rPr>
      </w:pPr>
    </w:p>
    <w:p w14:paraId="72D9F90E" w14:textId="77777777" w:rsidR="00AF27B1" w:rsidRDefault="00AF27B1" w:rsidP="00E71E67">
      <w:pPr>
        <w:pStyle w:val="Textkrper"/>
        <w:rPr>
          <w:rFonts w:ascii="Heebo Light" w:hAnsi="Heebo Light" w:cs="Heebo Light"/>
          <w:sz w:val="18"/>
          <w:szCs w:val="18"/>
        </w:rPr>
      </w:pPr>
    </w:p>
    <w:p w14:paraId="3063800F" w14:textId="264CC7D0" w:rsidR="00B85A3A" w:rsidRPr="00E71E67" w:rsidRDefault="00B85A3A" w:rsidP="00B85A3A">
      <w:pPr>
        <w:pStyle w:val="Textkrper"/>
        <w:rPr>
          <w:rFonts w:ascii="Heebo Medium" w:hAnsi="Heebo Medium" w:cs="Heebo Medium"/>
          <w:sz w:val="20"/>
        </w:rPr>
      </w:pPr>
      <w:r w:rsidRPr="00E71E67">
        <w:rPr>
          <w:rFonts w:ascii="Heebo Medium" w:hAnsi="Heebo Medium" w:cs="Heebo Medium"/>
          <w:sz w:val="20"/>
        </w:rPr>
        <w:t xml:space="preserve">Foto: </w:t>
      </w:r>
      <w:r w:rsidR="004F4C41" w:rsidRPr="004F4C41">
        <w:rPr>
          <w:rFonts w:ascii="Heebo Medium" w:hAnsi="Heebo Medium" w:cs="Heebo Medium"/>
          <w:sz w:val="20"/>
        </w:rPr>
        <w:t>RuppGD_EFH Aalen_Zwischendecke EG</w:t>
      </w:r>
    </w:p>
    <w:p w14:paraId="743494CA" w14:textId="77777777" w:rsidR="00B85A3A" w:rsidRPr="00E71E67" w:rsidRDefault="00B85A3A" w:rsidP="00B85A3A">
      <w:pPr>
        <w:pStyle w:val="Textkrper"/>
        <w:rPr>
          <w:rFonts w:ascii="Heebo Light" w:hAnsi="Heebo Light" w:cs="Heebo Light"/>
          <w:sz w:val="18"/>
          <w:szCs w:val="18"/>
        </w:rPr>
      </w:pPr>
    </w:p>
    <w:p w14:paraId="71629FD2" w14:textId="330F4C44" w:rsidR="00AF27B1" w:rsidRPr="00E71E67" w:rsidRDefault="00AF27B1" w:rsidP="00AF27B1">
      <w:pPr>
        <w:pStyle w:val="Textkrper"/>
        <w:rPr>
          <w:rFonts w:ascii="Heebo Medium" w:hAnsi="Heebo Medium" w:cs="Heebo Medium"/>
          <w:sz w:val="20"/>
        </w:rPr>
      </w:pPr>
      <w:r>
        <w:rPr>
          <w:rFonts w:ascii="Heebo Light" w:hAnsi="Heebo Light" w:cs="Heebo Light"/>
          <w:noProof/>
          <w:sz w:val="18"/>
          <w:szCs w:val="18"/>
        </w:rPr>
        <w:drawing>
          <wp:anchor distT="0" distB="0" distL="114300" distR="114300" simplePos="0" relativeHeight="251664384" behindDoc="0" locked="0" layoutInCell="1" allowOverlap="1" wp14:anchorId="1B8D2889" wp14:editId="00668692">
            <wp:simplePos x="0" y="0"/>
            <wp:positionH relativeFrom="column">
              <wp:posOffset>2540</wp:posOffset>
            </wp:positionH>
            <wp:positionV relativeFrom="paragraph">
              <wp:posOffset>33655</wp:posOffset>
            </wp:positionV>
            <wp:extent cx="2160000" cy="1620000"/>
            <wp:effectExtent l="0" t="0" r="0" b="0"/>
            <wp:wrapSquare wrapText="bothSides"/>
            <wp:docPr id="52664431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644312" name="Grafik 1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60000" cy="1620000"/>
                    </a:xfrm>
                    <a:prstGeom prst="rect">
                      <a:avLst/>
                    </a:prstGeom>
                  </pic:spPr>
                </pic:pic>
              </a:graphicData>
            </a:graphic>
          </wp:anchor>
        </w:drawing>
      </w:r>
      <w:r w:rsidRPr="00E71E67">
        <w:rPr>
          <w:rFonts w:ascii="Heebo Medium" w:hAnsi="Heebo Medium" w:cs="Heebo Medium"/>
          <w:sz w:val="20"/>
        </w:rPr>
        <w:t xml:space="preserve">Bildunterschrift: </w:t>
      </w:r>
    </w:p>
    <w:p w14:paraId="6F9A41C8" w14:textId="4546D144" w:rsidR="00AF27B1" w:rsidRDefault="00AF27B1" w:rsidP="00AF27B1">
      <w:pPr>
        <w:pStyle w:val="Textkrper"/>
        <w:rPr>
          <w:rFonts w:ascii="Heebo Light" w:hAnsi="Heebo Light" w:cs="Heebo Light"/>
          <w:sz w:val="18"/>
          <w:szCs w:val="18"/>
        </w:rPr>
      </w:pPr>
      <w:r>
        <w:rPr>
          <w:rFonts w:ascii="Heebo Light" w:hAnsi="Heebo Light" w:cs="Heebo Light"/>
          <w:sz w:val="18"/>
          <w:szCs w:val="18"/>
        </w:rPr>
        <w:t>Bereits nach sechs Arbeitstagen war das Erdgeschoss fertig gedruckt und wurde mit der Zwischendecke aus Ortbeton abgeschlossen.</w:t>
      </w:r>
    </w:p>
    <w:p w14:paraId="203D0551" w14:textId="6C7DD989" w:rsidR="00B85A3A" w:rsidRPr="00E71E67" w:rsidRDefault="00B85A3A" w:rsidP="00B85A3A">
      <w:pPr>
        <w:pStyle w:val="Textkrper"/>
        <w:rPr>
          <w:rFonts w:ascii="Heebo Light" w:hAnsi="Heebo Light" w:cs="Heebo Light"/>
          <w:sz w:val="18"/>
          <w:szCs w:val="18"/>
        </w:rPr>
      </w:pPr>
    </w:p>
    <w:p w14:paraId="1200CD43" w14:textId="77777777" w:rsidR="00AF27B1" w:rsidRDefault="00AF27B1" w:rsidP="00A3645E">
      <w:pPr>
        <w:pStyle w:val="Textkrper"/>
        <w:rPr>
          <w:rFonts w:ascii="Heebo Medium" w:hAnsi="Heebo Medium" w:cs="Heebo Medium"/>
          <w:sz w:val="20"/>
        </w:rPr>
      </w:pPr>
    </w:p>
    <w:p w14:paraId="7DBC1583" w14:textId="77777777" w:rsidR="00AF27B1" w:rsidRDefault="00AF27B1" w:rsidP="00A3645E">
      <w:pPr>
        <w:pStyle w:val="Textkrper"/>
        <w:rPr>
          <w:rFonts w:ascii="Heebo Medium" w:hAnsi="Heebo Medium" w:cs="Heebo Medium"/>
          <w:sz w:val="20"/>
        </w:rPr>
      </w:pPr>
    </w:p>
    <w:p w14:paraId="1507F88E" w14:textId="77777777" w:rsidR="00AF27B1" w:rsidRDefault="00AF27B1" w:rsidP="00A3645E">
      <w:pPr>
        <w:pStyle w:val="Textkrper"/>
        <w:rPr>
          <w:rFonts w:ascii="Heebo Medium" w:hAnsi="Heebo Medium" w:cs="Heebo Medium"/>
          <w:sz w:val="20"/>
        </w:rPr>
      </w:pPr>
    </w:p>
    <w:p w14:paraId="712DFC86" w14:textId="77777777" w:rsidR="00AF27B1" w:rsidRDefault="00AF27B1" w:rsidP="00A3645E">
      <w:pPr>
        <w:pStyle w:val="Textkrper"/>
        <w:rPr>
          <w:rFonts w:ascii="Heebo Medium" w:hAnsi="Heebo Medium" w:cs="Heebo Medium"/>
          <w:sz w:val="20"/>
        </w:rPr>
      </w:pPr>
    </w:p>
    <w:p w14:paraId="33744E4C" w14:textId="77777777" w:rsidR="00AF27B1" w:rsidRDefault="00AF27B1" w:rsidP="00A3645E">
      <w:pPr>
        <w:pStyle w:val="Textkrper"/>
        <w:rPr>
          <w:rFonts w:ascii="Heebo Medium" w:hAnsi="Heebo Medium" w:cs="Heebo Medium"/>
          <w:sz w:val="20"/>
        </w:rPr>
      </w:pPr>
    </w:p>
    <w:p w14:paraId="01321C58" w14:textId="77777777" w:rsidR="00AF27B1" w:rsidRDefault="00AF27B1" w:rsidP="00A3645E">
      <w:pPr>
        <w:pStyle w:val="Textkrper"/>
        <w:rPr>
          <w:rFonts w:ascii="Heebo Medium" w:hAnsi="Heebo Medium" w:cs="Heebo Medium"/>
          <w:sz w:val="20"/>
        </w:rPr>
      </w:pPr>
    </w:p>
    <w:p w14:paraId="2A432AE7" w14:textId="2A4A9E74" w:rsidR="00A3645E" w:rsidRPr="00E71E67" w:rsidRDefault="00AF27B1" w:rsidP="00A3645E">
      <w:pPr>
        <w:pStyle w:val="Textkrper"/>
        <w:rPr>
          <w:rFonts w:ascii="Heebo Medium" w:hAnsi="Heebo Medium" w:cs="Heebo Medium"/>
          <w:sz w:val="20"/>
        </w:rPr>
      </w:pPr>
      <w:r>
        <w:rPr>
          <w:rFonts w:ascii="Heebo Medium" w:hAnsi="Heebo Medium" w:cs="Heebo Medium"/>
          <w:sz w:val="20"/>
        </w:rPr>
        <w:lastRenderedPageBreak/>
        <w:t>F</w:t>
      </w:r>
      <w:r w:rsidR="00A3645E" w:rsidRPr="00E71E67">
        <w:rPr>
          <w:rFonts w:ascii="Heebo Medium" w:hAnsi="Heebo Medium" w:cs="Heebo Medium"/>
          <w:sz w:val="20"/>
        </w:rPr>
        <w:t xml:space="preserve">oto: </w:t>
      </w:r>
      <w:r w:rsidR="00187EEA" w:rsidRPr="00187EEA">
        <w:rPr>
          <w:rFonts w:ascii="Heebo Medium" w:hAnsi="Heebo Medium" w:cs="Heebo Medium"/>
          <w:sz w:val="20"/>
        </w:rPr>
        <w:t>RuppGD_EFH Aalen_OG02</w:t>
      </w:r>
    </w:p>
    <w:p w14:paraId="6DD1BB1A" w14:textId="77777777" w:rsidR="00A3645E" w:rsidRPr="00E71E67" w:rsidRDefault="00A3645E" w:rsidP="00A3645E">
      <w:pPr>
        <w:pStyle w:val="Textkrper"/>
        <w:rPr>
          <w:rFonts w:ascii="Heebo Light" w:hAnsi="Heebo Light" w:cs="Heebo Light"/>
          <w:sz w:val="18"/>
          <w:szCs w:val="18"/>
        </w:rPr>
      </w:pPr>
    </w:p>
    <w:p w14:paraId="42A9100A" w14:textId="080B44EC" w:rsidR="00A3645E" w:rsidRPr="00E71E67" w:rsidRDefault="00A3645E" w:rsidP="00A3645E">
      <w:pPr>
        <w:pStyle w:val="Textkrper"/>
        <w:rPr>
          <w:rFonts w:ascii="Heebo Medium" w:hAnsi="Heebo Medium" w:cs="Heebo Medium"/>
          <w:sz w:val="20"/>
        </w:rPr>
      </w:pPr>
      <w:r>
        <w:rPr>
          <w:rFonts w:ascii="Heebo Light" w:hAnsi="Heebo Light" w:cs="Heebo Light"/>
          <w:noProof/>
          <w:sz w:val="18"/>
          <w:szCs w:val="18"/>
        </w:rPr>
        <w:drawing>
          <wp:anchor distT="0" distB="0" distL="114300" distR="114300" simplePos="0" relativeHeight="251665408" behindDoc="0" locked="0" layoutInCell="1" allowOverlap="1" wp14:anchorId="27FC19ED" wp14:editId="08A7AA17">
            <wp:simplePos x="0" y="0"/>
            <wp:positionH relativeFrom="column">
              <wp:posOffset>2540</wp:posOffset>
            </wp:positionH>
            <wp:positionV relativeFrom="paragraph">
              <wp:posOffset>4445</wp:posOffset>
            </wp:positionV>
            <wp:extent cx="2160000" cy="1620000"/>
            <wp:effectExtent l="0" t="0" r="0" b="0"/>
            <wp:wrapSquare wrapText="bothSides"/>
            <wp:docPr id="149858155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581554" name="Grafik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0000" cy="1620000"/>
                    </a:xfrm>
                    <a:prstGeom prst="rect">
                      <a:avLst/>
                    </a:prstGeom>
                  </pic:spPr>
                </pic:pic>
              </a:graphicData>
            </a:graphic>
          </wp:anchor>
        </w:drawing>
      </w:r>
      <w:r w:rsidRPr="00E71E67">
        <w:rPr>
          <w:rFonts w:ascii="Heebo Medium" w:hAnsi="Heebo Medium" w:cs="Heebo Medium"/>
          <w:sz w:val="20"/>
        </w:rPr>
        <w:t xml:space="preserve">Bildunterschrift: </w:t>
      </w:r>
    </w:p>
    <w:p w14:paraId="4C8505F6" w14:textId="1B0ECA7C" w:rsidR="0010159A" w:rsidRDefault="00A3645E" w:rsidP="00A3645E">
      <w:pPr>
        <w:pStyle w:val="Textkrper"/>
        <w:rPr>
          <w:rFonts w:ascii="Heebo Light" w:hAnsi="Heebo Light" w:cs="Heebo Light"/>
          <w:sz w:val="18"/>
          <w:szCs w:val="18"/>
        </w:rPr>
      </w:pPr>
      <w:r>
        <w:rPr>
          <w:rFonts w:ascii="Heebo Light" w:hAnsi="Heebo Light" w:cs="Heebo Light"/>
          <w:sz w:val="18"/>
          <w:szCs w:val="18"/>
        </w:rPr>
        <w:t xml:space="preserve">Aktuell entsteht auf der Baustelle in Aalen der erste Stock. Schon in wenigen Wochen soll der </w:t>
      </w:r>
      <w:r w:rsidR="0010159A">
        <w:rPr>
          <w:rFonts w:ascii="Heebo Light" w:hAnsi="Heebo Light" w:cs="Heebo Light"/>
          <w:sz w:val="18"/>
          <w:szCs w:val="18"/>
        </w:rPr>
        <w:t>Rohbau geschlossen sein. Dann beginnt der Innenausbau.</w:t>
      </w:r>
    </w:p>
    <w:p w14:paraId="600BFC08" w14:textId="77777777" w:rsidR="00E71E67" w:rsidRDefault="00E71E67" w:rsidP="00E71E67">
      <w:pPr>
        <w:pStyle w:val="Textkrper"/>
        <w:rPr>
          <w:rFonts w:ascii="Heebo Light" w:hAnsi="Heebo Light" w:cs="Heebo Light"/>
          <w:sz w:val="18"/>
          <w:szCs w:val="18"/>
        </w:rPr>
      </w:pPr>
    </w:p>
    <w:p w14:paraId="3E7483B7" w14:textId="77777777" w:rsidR="0010159A" w:rsidRDefault="0010159A" w:rsidP="00E71E67">
      <w:pPr>
        <w:pStyle w:val="Textkrper"/>
        <w:rPr>
          <w:rFonts w:ascii="Heebo Light" w:hAnsi="Heebo Light" w:cs="Heebo Light"/>
          <w:sz w:val="18"/>
          <w:szCs w:val="18"/>
        </w:rPr>
      </w:pPr>
    </w:p>
    <w:p w14:paraId="7DB2C80D" w14:textId="77777777" w:rsidR="00AF27B1" w:rsidRDefault="00AF27B1" w:rsidP="00E71E67">
      <w:pPr>
        <w:pStyle w:val="Textkrper"/>
        <w:rPr>
          <w:rFonts w:ascii="Heebo Light" w:hAnsi="Heebo Light" w:cs="Heebo Light"/>
          <w:sz w:val="18"/>
          <w:szCs w:val="18"/>
        </w:rPr>
      </w:pPr>
    </w:p>
    <w:p w14:paraId="0DA87266" w14:textId="77777777" w:rsidR="00AF27B1" w:rsidRDefault="00AF27B1" w:rsidP="00E71E67">
      <w:pPr>
        <w:pStyle w:val="Textkrper"/>
        <w:rPr>
          <w:rFonts w:ascii="Heebo Light" w:hAnsi="Heebo Light" w:cs="Heebo Light"/>
          <w:sz w:val="18"/>
          <w:szCs w:val="18"/>
        </w:rPr>
      </w:pPr>
    </w:p>
    <w:p w14:paraId="3F6CDD96" w14:textId="77777777" w:rsidR="00AF27B1" w:rsidRDefault="00AF27B1" w:rsidP="00E71E67">
      <w:pPr>
        <w:pStyle w:val="Textkrper"/>
        <w:rPr>
          <w:rFonts w:ascii="Heebo Light" w:hAnsi="Heebo Light" w:cs="Heebo Light"/>
          <w:sz w:val="18"/>
          <w:szCs w:val="18"/>
        </w:rPr>
      </w:pPr>
    </w:p>
    <w:p w14:paraId="448AF1BB" w14:textId="77777777" w:rsidR="00AF27B1" w:rsidRDefault="00AF27B1" w:rsidP="00E71E67">
      <w:pPr>
        <w:pStyle w:val="Textkrper"/>
        <w:rPr>
          <w:rFonts w:ascii="Heebo Light" w:hAnsi="Heebo Light" w:cs="Heebo Light"/>
          <w:sz w:val="18"/>
          <w:szCs w:val="18"/>
        </w:rPr>
      </w:pPr>
    </w:p>
    <w:p w14:paraId="3F04CF63" w14:textId="77777777" w:rsidR="00AF27B1" w:rsidRDefault="00AF27B1" w:rsidP="00E71E67">
      <w:pPr>
        <w:pStyle w:val="Textkrper"/>
        <w:rPr>
          <w:rFonts w:ascii="Heebo Light" w:hAnsi="Heebo Light" w:cs="Heebo Light"/>
          <w:sz w:val="18"/>
          <w:szCs w:val="18"/>
        </w:rPr>
      </w:pPr>
    </w:p>
    <w:p w14:paraId="05F0CB7D" w14:textId="77777777" w:rsidR="00AF27B1" w:rsidRDefault="00AF27B1" w:rsidP="00E71E67">
      <w:pPr>
        <w:pStyle w:val="Textkrper"/>
        <w:rPr>
          <w:rFonts w:ascii="Heebo Light" w:hAnsi="Heebo Light" w:cs="Heebo Light"/>
          <w:sz w:val="18"/>
          <w:szCs w:val="18"/>
        </w:rPr>
      </w:pPr>
    </w:p>
    <w:p w14:paraId="14C30F84" w14:textId="52B47A34" w:rsidR="0010159A" w:rsidRPr="00E71E67" w:rsidRDefault="0010159A" w:rsidP="0010159A">
      <w:pPr>
        <w:pStyle w:val="Textkrper"/>
        <w:rPr>
          <w:rFonts w:ascii="Heebo Medium" w:hAnsi="Heebo Medium" w:cs="Heebo Medium"/>
          <w:sz w:val="20"/>
        </w:rPr>
      </w:pPr>
      <w:r w:rsidRPr="00E71E67">
        <w:rPr>
          <w:rFonts w:ascii="Heebo Medium" w:hAnsi="Heebo Medium" w:cs="Heebo Medium"/>
          <w:sz w:val="20"/>
        </w:rPr>
        <w:t xml:space="preserve">Foto: </w:t>
      </w:r>
      <w:r w:rsidR="00187EEA" w:rsidRPr="00187EEA">
        <w:rPr>
          <w:rFonts w:ascii="Heebo Medium" w:hAnsi="Heebo Medium" w:cs="Heebo Medium"/>
          <w:sz w:val="20"/>
        </w:rPr>
        <w:t>RuppGD_EFH Aalen_Druckkopf</w:t>
      </w:r>
    </w:p>
    <w:p w14:paraId="1A36F387" w14:textId="77777777" w:rsidR="0010159A" w:rsidRPr="00E71E67" w:rsidRDefault="0010159A" w:rsidP="0010159A">
      <w:pPr>
        <w:pStyle w:val="Textkrper"/>
        <w:rPr>
          <w:rFonts w:ascii="Heebo Light" w:hAnsi="Heebo Light" w:cs="Heebo Light"/>
          <w:sz w:val="18"/>
          <w:szCs w:val="18"/>
        </w:rPr>
      </w:pPr>
    </w:p>
    <w:p w14:paraId="50752189" w14:textId="49D68F94" w:rsidR="0010159A" w:rsidRPr="00E71E67" w:rsidRDefault="0010159A" w:rsidP="0010159A">
      <w:pPr>
        <w:pStyle w:val="Textkrper"/>
        <w:rPr>
          <w:rFonts w:ascii="Heebo Medium" w:hAnsi="Heebo Medium" w:cs="Heebo Medium"/>
          <w:sz w:val="20"/>
        </w:rPr>
      </w:pPr>
      <w:r>
        <w:rPr>
          <w:rFonts w:ascii="Heebo Light" w:hAnsi="Heebo Light" w:cs="Heebo Light"/>
          <w:noProof/>
          <w:sz w:val="18"/>
          <w:szCs w:val="18"/>
        </w:rPr>
        <w:drawing>
          <wp:anchor distT="0" distB="0" distL="114300" distR="114300" simplePos="0" relativeHeight="251666432" behindDoc="0" locked="0" layoutInCell="1" allowOverlap="1" wp14:anchorId="313D3E7B" wp14:editId="29B46587">
            <wp:simplePos x="0" y="0"/>
            <wp:positionH relativeFrom="column">
              <wp:posOffset>-267335</wp:posOffset>
            </wp:positionH>
            <wp:positionV relativeFrom="paragraph">
              <wp:posOffset>271145</wp:posOffset>
            </wp:positionV>
            <wp:extent cx="2159635" cy="1619885"/>
            <wp:effectExtent l="3175" t="0" r="0" b="0"/>
            <wp:wrapSquare wrapText="bothSides"/>
            <wp:docPr id="60894372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943726" name="Grafik 10"/>
                    <pic:cNvPicPr/>
                  </pic:nvPicPr>
                  <pic:blipFill>
                    <a:blip r:embed="rId12" cstate="print">
                      <a:extLst>
                        <a:ext uri="{28A0092B-C50C-407E-A947-70E740481C1C}">
                          <a14:useLocalDpi xmlns:a14="http://schemas.microsoft.com/office/drawing/2010/main" val="0"/>
                        </a:ext>
                      </a:extLst>
                    </a:blip>
                    <a:stretch>
                      <a:fillRect/>
                    </a:stretch>
                  </pic:blipFill>
                  <pic:spPr>
                    <a:xfrm rot="5400000">
                      <a:off x="0" y="0"/>
                      <a:ext cx="2159635" cy="1619885"/>
                    </a:xfrm>
                    <a:prstGeom prst="rect">
                      <a:avLst/>
                    </a:prstGeom>
                  </pic:spPr>
                </pic:pic>
              </a:graphicData>
            </a:graphic>
          </wp:anchor>
        </w:drawing>
      </w:r>
      <w:r w:rsidRPr="00E71E67">
        <w:rPr>
          <w:rFonts w:ascii="Heebo Medium" w:hAnsi="Heebo Medium" w:cs="Heebo Medium"/>
          <w:sz w:val="20"/>
        </w:rPr>
        <w:t xml:space="preserve">Bildunterschrift: </w:t>
      </w:r>
    </w:p>
    <w:p w14:paraId="2FAE4000" w14:textId="6DD33A90" w:rsidR="00906576" w:rsidRDefault="0010159A" w:rsidP="0010159A">
      <w:pPr>
        <w:pStyle w:val="Textkrper"/>
        <w:rPr>
          <w:rFonts w:ascii="Heebo Light" w:hAnsi="Heebo Light" w:cs="Heebo Light"/>
          <w:sz w:val="18"/>
          <w:szCs w:val="18"/>
        </w:rPr>
      </w:pPr>
      <w:r>
        <w:rPr>
          <w:rFonts w:ascii="Heebo Light" w:hAnsi="Heebo Light" w:cs="Heebo Light"/>
          <w:sz w:val="18"/>
          <w:szCs w:val="18"/>
        </w:rPr>
        <w:t xml:space="preserve">Der Druckkopf des 3D-Gebäudedruckers zieht ruhig seine Bahnen. Im Schnitt druckt </w:t>
      </w:r>
      <w:r w:rsidR="00C27A92">
        <w:rPr>
          <w:rFonts w:ascii="Heebo Light" w:hAnsi="Heebo Light" w:cs="Heebo Light"/>
          <w:sz w:val="18"/>
          <w:szCs w:val="18"/>
        </w:rPr>
        <w:t>d</w:t>
      </w:r>
      <w:r>
        <w:rPr>
          <w:rFonts w:ascii="Heebo Light" w:hAnsi="Heebo Light" w:cs="Heebo Light"/>
          <w:sz w:val="18"/>
          <w:szCs w:val="18"/>
        </w:rPr>
        <w:t xml:space="preserve">er </w:t>
      </w:r>
      <w:r w:rsidR="00C27A92">
        <w:rPr>
          <w:rFonts w:ascii="Heebo Light" w:hAnsi="Heebo Light" w:cs="Heebo Light"/>
          <w:sz w:val="18"/>
          <w:szCs w:val="18"/>
        </w:rPr>
        <w:t xml:space="preserve">BOD2 </w:t>
      </w:r>
      <w:r w:rsidR="00906576">
        <w:rPr>
          <w:rFonts w:ascii="Heebo Light" w:hAnsi="Heebo Light" w:cs="Heebo Light"/>
          <w:sz w:val="18"/>
          <w:szCs w:val="18"/>
        </w:rPr>
        <w:t xml:space="preserve">einen Quadratmeter Hohlwand innerhalb </w:t>
      </w:r>
      <w:r w:rsidR="00617375">
        <w:rPr>
          <w:rFonts w:ascii="Heebo Light" w:hAnsi="Heebo Light" w:cs="Heebo Light"/>
          <w:sz w:val="18"/>
          <w:szCs w:val="18"/>
        </w:rPr>
        <w:t>von fünf Minuten.</w:t>
      </w:r>
    </w:p>
    <w:p w14:paraId="08564A1B" w14:textId="77777777" w:rsidR="00AF27B1" w:rsidRDefault="00AF27B1" w:rsidP="0010159A">
      <w:pPr>
        <w:pStyle w:val="Textkrper"/>
        <w:rPr>
          <w:rFonts w:ascii="Heebo Light" w:hAnsi="Heebo Light" w:cs="Heebo Light"/>
          <w:sz w:val="18"/>
          <w:szCs w:val="18"/>
        </w:rPr>
      </w:pPr>
    </w:p>
    <w:p w14:paraId="6170B022" w14:textId="77777777" w:rsidR="00AF27B1" w:rsidRDefault="00AF27B1" w:rsidP="0010159A">
      <w:pPr>
        <w:pStyle w:val="Textkrper"/>
        <w:rPr>
          <w:rFonts w:ascii="Heebo Light" w:hAnsi="Heebo Light" w:cs="Heebo Light"/>
          <w:sz w:val="18"/>
          <w:szCs w:val="18"/>
        </w:rPr>
      </w:pPr>
    </w:p>
    <w:p w14:paraId="1E4B3F56" w14:textId="77777777" w:rsidR="00AF27B1" w:rsidRDefault="00AF27B1" w:rsidP="0010159A">
      <w:pPr>
        <w:pStyle w:val="Textkrper"/>
        <w:rPr>
          <w:rFonts w:ascii="Heebo Light" w:hAnsi="Heebo Light" w:cs="Heebo Light"/>
          <w:sz w:val="18"/>
          <w:szCs w:val="18"/>
        </w:rPr>
      </w:pPr>
    </w:p>
    <w:p w14:paraId="1A79F50C" w14:textId="77777777" w:rsidR="00AF27B1" w:rsidRDefault="00AF27B1" w:rsidP="0010159A">
      <w:pPr>
        <w:pStyle w:val="Textkrper"/>
        <w:rPr>
          <w:rFonts w:ascii="Heebo Light" w:hAnsi="Heebo Light" w:cs="Heebo Light"/>
          <w:sz w:val="18"/>
          <w:szCs w:val="18"/>
        </w:rPr>
      </w:pPr>
    </w:p>
    <w:p w14:paraId="38ECB560" w14:textId="77777777" w:rsidR="00AF27B1" w:rsidRDefault="00AF27B1" w:rsidP="0010159A">
      <w:pPr>
        <w:pStyle w:val="Textkrper"/>
        <w:rPr>
          <w:rFonts w:ascii="Heebo Light" w:hAnsi="Heebo Light" w:cs="Heebo Light"/>
          <w:sz w:val="18"/>
          <w:szCs w:val="18"/>
        </w:rPr>
      </w:pPr>
    </w:p>
    <w:p w14:paraId="7BFA77F6" w14:textId="77777777" w:rsidR="00AF27B1" w:rsidRDefault="00AF27B1" w:rsidP="0010159A">
      <w:pPr>
        <w:pStyle w:val="Textkrper"/>
        <w:rPr>
          <w:rFonts w:ascii="Heebo Light" w:hAnsi="Heebo Light" w:cs="Heebo Light"/>
          <w:sz w:val="18"/>
          <w:szCs w:val="18"/>
        </w:rPr>
      </w:pPr>
    </w:p>
    <w:p w14:paraId="6D4B6DE3" w14:textId="77777777" w:rsidR="00AF27B1" w:rsidRDefault="00AF27B1" w:rsidP="0010159A">
      <w:pPr>
        <w:pStyle w:val="Textkrper"/>
        <w:rPr>
          <w:rFonts w:ascii="Heebo Light" w:hAnsi="Heebo Light" w:cs="Heebo Light"/>
          <w:sz w:val="18"/>
          <w:szCs w:val="18"/>
        </w:rPr>
      </w:pPr>
    </w:p>
    <w:p w14:paraId="4711ABA0" w14:textId="77777777" w:rsidR="00AF27B1" w:rsidRDefault="00AF27B1" w:rsidP="0010159A">
      <w:pPr>
        <w:pStyle w:val="Textkrper"/>
        <w:rPr>
          <w:rFonts w:ascii="Heebo Light" w:hAnsi="Heebo Light" w:cs="Heebo Light"/>
          <w:sz w:val="18"/>
          <w:szCs w:val="18"/>
        </w:rPr>
      </w:pPr>
    </w:p>
    <w:p w14:paraId="5D366891" w14:textId="77777777" w:rsidR="00AF27B1" w:rsidRDefault="00AF27B1" w:rsidP="0010159A">
      <w:pPr>
        <w:pStyle w:val="Textkrper"/>
        <w:rPr>
          <w:rFonts w:ascii="Heebo Light" w:hAnsi="Heebo Light" w:cs="Heebo Light"/>
          <w:sz w:val="18"/>
          <w:szCs w:val="18"/>
        </w:rPr>
      </w:pPr>
    </w:p>
    <w:p w14:paraId="0CA3748F" w14:textId="77777777" w:rsidR="00AF27B1" w:rsidRDefault="00AF27B1" w:rsidP="0010159A">
      <w:pPr>
        <w:pStyle w:val="Textkrper"/>
        <w:rPr>
          <w:rFonts w:ascii="Heebo Light" w:hAnsi="Heebo Light" w:cs="Heebo Light"/>
          <w:sz w:val="18"/>
          <w:szCs w:val="18"/>
        </w:rPr>
      </w:pPr>
    </w:p>
    <w:p w14:paraId="66E8EF79" w14:textId="77777777" w:rsidR="00A01904" w:rsidRDefault="00A01904" w:rsidP="0010159A">
      <w:pPr>
        <w:pStyle w:val="Textkrper"/>
        <w:rPr>
          <w:rFonts w:ascii="Heebo Light" w:hAnsi="Heebo Light" w:cs="Heebo Light"/>
          <w:sz w:val="18"/>
          <w:szCs w:val="18"/>
        </w:rPr>
      </w:pPr>
    </w:p>
    <w:p w14:paraId="2B4984F2" w14:textId="77777777" w:rsidR="00AF27B1" w:rsidRDefault="00AF27B1" w:rsidP="0010159A">
      <w:pPr>
        <w:pStyle w:val="Textkrper"/>
        <w:rPr>
          <w:rFonts w:ascii="Heebo Light" w:hAnsi="Heebo Light" w:cs="Heebo Light"/>
          <w:sz w:val="18"/>
          <w:szCs w:val="18"/>
        </w:rPr>
      </w:pPr>
    </w:p>
    <w:p w14:paraId="02B30ADD" w14:textId="7DAF9D06" w:rsidR="00AF27B1" w:rsidRPr="00A01904" w:rsidRDefault="00A01904" w:rsidP="0010159A">
      <w:pPr>
        <w:pStyle w:val="Textkrper"/>
        <w:rPr>
          <w:rFonts w:ascii="Heebo Medium" w:hAnsi="Heebo Medium" w:cs="Heebo Medium"/>
          <w:sz w:val="20"/>
        </w:rPr>
      </w:pPr>
      <w:r w:rsidRPr="00A01904">
        <w:rPr>
          <w:rFonts w:ascii="Heebo Medium" w:hAnsi="Heebo Medium" w:cs="Heebo Medium"/>
          <w:sz w:val="20"/>
        </w:rPr>
        <w:t>Fotocredit aller Fotos, soweit nicht anders angegeben: Rupp Gebäudedruck</w:t>
      </w:r>
      <w:r w:rsidR="00133565">
        <w:rPr>
          <w:rFonts w:ascii="Heebo Medium" w:hAnsi="Heebo Medium" w:cs="Heebo Medium"/>
          <w:sz w:val="20"/>
        </w:rPr>
        <w:t>.</w:t>
      </w:r>
      <w:r w:rsidRPr="00A01904">
        <w:rPr>
          <w:rFonts w:ascii="Heebo Medium" w:hAnsi="Heebo Medium" w:cs="Heebo Medium"/>
          <w:sz w:val="20"/>
        </w:rPr>
        <w:t xml:space="preserve"> Verwendung honorarfrei.</w:t>
      </w:r>
    </w:p>
    <w:sectPr w:rsidR="00AF27B1" w:rsidRPr="00A01904" w:rsidSect="006C41B4">
      <w:headerReference w:type="even" r:id="rId13"/>
      <w:headerReference w:type="default" r:id="rId14"/>
      <w:footerReference w:type="even" r:id="rId15"/>
      <w:footerReference w:type="default" r:id="rId16"/>
      <w:headerReference w:type="first" r:id="rId17"/>
      <w:footerReference w:type="first" r:id="rId18"/>
      <w:type w:val="continuous"/>
      <w:pgSz w:w="12140" w:h="17070"/>
      <w:pgMar w:top="170" w:right="1588" w:bottom="522" w:left="1361"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8DCA" w14:textId="77777777" w:rsidR="005D320C" w:rsidRDefault="005D320C" w:rsidP="005F32D4">
      <w:r>
        <w:separator/>
      </w:r>
    </w:p>
  </w:endnote>
  <w:endnote w:type="continuationSeparator" w:id="0">
    <w:p w14:paraId="3DA74A39" w14:textId="77777777" w:rsidR="005D320C" w:rsidRDefault="005D320C" w:rsidP="005F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ebo Medium">
    <w:altName w:val="Heebo Medium"/>
    <w:charset w:val="B1"/>
    <w:family w:val="auto"/>
    <w:pitch w:val="variable"/>
    <w:sig w:usb0="A00008E7" w:usb1="40000043" w:usb2="00000000" w:usb3="00000000" w:csb0="00000021" w:csb1="00000000"/>
  </w:font>
  <w:font w:name="Heebo">
    <w:charset w:val="B1"/>
    <w:family w:val="auto"/>
    <w:pitch w:val="variable"/>
    <w:sig w:usb0="A00008E7" w:usb1="40000043" w:usb2="00000000" w:usb3="00000000" w:csb0="00000021" w:csb1="00000000"/>
  </w:font>
  <w:font w:name="Heebo Light">
    <w:charset w:val="B1"/>
    <w:family w:val="auto"/>
    <w:pitch w:val="variable"/>
    <w:sig w:usb0="A00008E7" w:usb1="40000043"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71EB" w14:textId="77777777" w:rsidR="00754843" w:rsidRDefault="007548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1D00" w14:textId="77777777" w:rsidR="00A03349" w:rsidRPr="006C41B4" w:rsidRDefault="00A03349" w:rsidP="006C41B4">
    <w:pPr>
      <w:pStyle w:val="Textkrper"/>
      <w:spacing w:before="113"/>
      <w:ind w:left="109"/>
      <w:rPr>
        <w:rFonts w:ascii="Heebo" w:hAnsi="Heebo" w:cs="Heebo"/>
      </w:rPr>
    </w:pPr>
    <w:r w:rsidRPr="00F4741D">
      <w:rPr>
        <w:rFonts w:ascii="Heebo" w:hAnsi="Heebo" w:cs="Heebo"/>
        <w:noProof/>
      </w:rPr>
      <mc:AlternateContent>
        <mc:Choice Requires="wps">
          <w:drawing>
            <wp:anchor distT="0" distB="0" distL="114300" distR="114300" simplePos="0" relativeHeight="251664384" behindDoc="1" locked="0" layoutInCell="1" allowOverlap="1" wp14:anchorId="5015A3A2" wp14:editId="6933616E">
              <wp:simplePos x="0" y="0"/>
              <wp:positionH relativeFrom="page">
                <wp:posOffset>0</wp:posOffset>
              </wp:positionH>
              <wp:positionV relativeFrom="page">
                <wp:posOffset>9909175</wp:posOffset>
              </wp:positionV>
              <wp:extent cx="7703820" cy="927100"/>
              <wp:effectExtent l="0" t="0" r="0" b="0"/>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3820" cy="927100"/>
                      </a:xfrm>
                      <a:prstGeom prst="rect">
                        <a:avLst/>
                      </a:prstGeom>
                      <a:solidFill>
                        <a:srgbClr val="F7C7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D987F" id="Rectangle 8" o:spid="_x0000_s1026" style="position:absolute;margin-left:0;margin-top:780.25pt;width:606.6pt;height:7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" fillcolor="#f7c737" stroked="f">
              <w10:wrap anchorx="page" anchory="page"/>
            </v:rect>
          </w:pict>
        </mc:Fallback>
      </mc:AlternateContent>
    </w:r>
    <w:r w:rsidRPr="00F4741D">
      <w:rPr>
        <w:rFonts w:ascii="Heebo" w:hAnsi="Heebo" w:cs="Heebo"/>
        <w:noProof/>
      </w:rPr>
      <mc:AlternateContent>
        <mc:Choice Requires="wps">
          <w:drawing>
            <wp:anchor distT="0" distB="0" distL="114300" distR="114300" simplePos="0" relativeHeight="251665408" behindDoc="1" locked="0" layoutInCell="1" allowOverlap="1" wp14:anchorId="732DA228" wp14:editId="38B2D9A2">
              <wp:simplePos x="0" y="0"/>
              <wp:positionH relativeFrom="page">
                <wp:posOffset>0</wp:posOffset>
              </wp:positionH>
              <wp:positionV relativeFrom="page">
                <wp:posOffset>0</wp:posOffset>
              </wp:positionV>
              <wp:extent cx="7703820" cy="306070"/>
              <wp:effectExtent l="0" t="0" r="0" b="0"/>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3820" cy="306070"/>
                      </a:xfrm>
                      <a:prstGeom prst="rect">
                        <a:avLst/>
                      </a:prstGeom>
                      <a:solidFill>
                        <a:srgbClr val="171B1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ED24" id="Rectangle 9" o:spid="_x0000_s1026" style="position:absolute;margin-left:0;margin-top:0;width:606.6pt;height:24.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" fillcolor="#171b1e" stroked="f">
              <w10:wrap anchorx="page" anchory="page"/>
            </v:rect>
          </w:pict>
        </mc:Fallback>
      </mc:AlternateContent>
    </w:r>
    <w:r w:rsidR="00E731B3">
      <w:rPr>
        <w:rFonts w:ascii="Heebo" w:hAnsi="Heebo" w:cs="Heebo"/>
        <w:color w:val="231F20"/>
      </w:rPr>
      <w:t>Rupp Gebäudedruck GmbH</w:t>
    </w:r>
    <w:r w:rsidR="00E731B3">
      <w:rPr>
        <w:rFonts w:ascii="Heebo" w:hAnsi="Heebo" w:cs="Heebo"/>
        <w:color w:val="231F20"/>
      </w:rPr>
      <w:tab/>
    </w:r>
    <w:r w:rsidR="00E731B3" w:rsidRPr="00F4741D">
      <w:rPr>
        <w:rFonts w:ascii="Heebo" w:hAnsi="Heebo" w:cs="Heebo"/>
        <w:color w:val="231F20"/>
      </w:rPr>
      <w:t>Tel: +49 730</w:t>
    </w:r>
    <w:r w:rsidR="0061495F">
      <w:rPr>
        <w:rFonts w:ascii="Heebo" w:hAnsi="Heebo" w:cs="Heebo"/>
        <w:color w:val="231F20"/>
      </w:rPr>
      <w:t>9</w:t>
    </w:r>
    <w:r w:rsidR="00E731B3" w:rsidRPr="00F4741D">
      <w:rPr>
        <w:rFonts w:ascii="Heebo" w:hAnsi="Heebo" w:cs="Heebo"/>
        <w:color w:val="231F20"/>
      </w:rPr>
      <w:t xml:space="preserve"> 40</w:t>
    </w:r>
    <w:r w:rsidR="00867A97">
      <w:rPr>
        <w:rFonts w:ascii="Heebo" w:hAnsi="Heebo" w:cs="Heebo"/>
        <w:color w:val="231F20"/>
      </w:rPr>
      <w:t>106-0</w:t>
    </w:r>
    <w:r w:rsidR="00E731B3">
      <w:rPr>
        <w:rFonts w:ascii="Heebo" w:hAnsi="Heebo" w:cs="Heebo"/>
        <w:color w:val="231F20"/>
      </w:rPr>
      <w:tab/>
    </w:r>
    <w:r w:rsidR="00E731B3">
      <w:rPr>
        <w:rFonts w:ascii="Heebo" w:hAnsi="Heebo" w:cs="Heebo"/>
        <w:color w:val="231F20"/>
      </w:rPr>
      <w:tab/>
    </w:r>
    <w:r w:rsidR="00E731B3" w:rsidRPr="00E731B3">
      <w:rPr>
        <w:rFonts w:ascii="Heebo" w:hAnsi="Heebo" w:cs="Heebo"/>
        <w:color w:val="231F20"/>
      </w:rPr>
      <w:t>Amtsgericht Memmingen</w:t>
    </w:r>
    <w:r w:rsidR="00E731B3">
      <w:rPr>
        <w:rFonts w:ascii="Heebo" w:hAnsi="Heebo" w:cs="Heebo"/>
        <w:color w:val="231F20"/>
      </w:rPr>
      <w:tab/>
    </w:r>
    <w:r w:rsidR="00E731B3">
      <w:rPr>
        <w:rFonts w:ascii="Heebo" w:hAnsi="Heebo" w:cs="Heebo"/>
        <w:color w:val="231F20"/>
      </w:rPr>
      <w:tab/>
    </w:r>
    <w:r w:rsidR="006C41B4">
      <w:rPr>
        <w:rFonts w:ascii="Heebo" w:hAnsi="Heebo" w:cs="Heebo"/>
        <w:color w:val="231F20"/>
      </w:rPr>
      <w:tab/>
    </w:r>
    <w:r w:rsidR="00E731B3">
      <w:rPr>
        <w:rFonts w:ascii="Heebo" w:hAnsi="Heebo" w:cs="Heebo"/>
        <w:color w:val="231F20"/>
      </w:rPr>
      <w:t>VR-Bank Neu-Ulm</w:t>
    </w:r>
    <w:r w:rsidR="00E731B3">
      <w:rPr>
        <w:rFonts w:ascii="Heebo" w:hAnsi="Heebo" w:cs="Heebo"/>
        <w:color w:val="231F20"/>
      </w:rPr>
      <w:br/>
    </w:r>
    <w:r w:rsidR="0061495F">
      <w:rPr>
        <w:rFonts w:ascii="Heebo" w:hAnsi="Heebo" w:cs="Heebo"/>
        <w:color w:val="231F20"/>
      </w:rPr>
      <w:t>Benzstraße 17</w:t>
    </w:r>
    <w:r w:rsidR="0061495F">
      <w:rPr>
        <w:rFonts w:ascii="Heebo" w:hAnsi="Heebo" w:cs="Heebo"/>
        <w:color w:val="231F20"/>
      </w:rPr>
      <w:tab/>
    </w:r>
    <w:r w:rsidR="0061495F">
      <w:rPr>
        <w:rFonts w:ascii="Heebo" w:hAnsi="Heebo" w:cs="Heebo"/>
        <w:color w:val="231F20"/>
      </w:rPr>
      <w:tab/>
    </w:r>
    <w:r w:rsidR="00E731B3">
      <w:rPr>
        <w:rFonts w:ascii="Heebo" w:hAnsi="Heebo" w:cs="Heebo"/>
        <w:color w:val="231F20"/>
      </w:rPr>
      <w:t xml:space="preserve">E-Mail: </w:t>
    </w:r>
    <w:hyperlink r:id="rId1" w:history="1">
      <w:r w:rsidR="00E731B3" w:rsidRPr="007C5375">
        <w:rPr>
          <w:rStyle w:val="Hyperlink"/>
          <w:rFonts w:ascii="Heebo" w:hAnsi="Heebo" w:cs="Heebo"/>
        </w:rPr>
        <w:t>info@rupp-gebäudedruck.de</w:t>
      </w:r>
    </w:hyperlink>
    <w:r w:rsidR="00E731B3">
      <w:rPr>
        <w:rFonts w:ascii="Heebo" w:hAnsi="Heebo" w:cs="Heebo"/>
        <w:color w:val="231F20"/>
      </w:rPr>
      <w:tab/>
      <w:t>HR-Nr.: HRB 19626</w:t>
    </w:r>
    <w:r w:rsidR="00E731B3">
      <w:rPr>
        <w:rFonts w:ascii="Heebo" w:hAnsi="Heebo" w:cs="Heebo"/>
        <w:color w:val="231F20"/>
      </w:rPr>
      <w:tab/>
    </w:r>
    <w:r w:rsidR="00E731B3">
      <w:rPr>
        <w:rFonts w:ascii="Heebo" w:hAnsi="Heebo" w:cs="Heebo"/>
        <w:color w:val="231F20"/>
      </w:rPr>
      <w:tab/>
    </w:r>
    <w:r w:rsidR="006C41B4">
      <w:rPr>
        <w:rFonts w:ascii="Heebo" w:hAnsi="Heebo" w:cs="Heebo"/>
        <w:color w:val="231F20"/>
      </w:rPr>
      <w:tab/>
    </w:r>
    <w:r w:rsidR="00E731B3">
      <w:rPr>
        <w:rFonts w:ascii="Heebo" w:hAnsi="Heebo" w:cs="Heebo"/>
        <w:color w:val="231F20"/>
      </w:rPr>
      <w:t>Konto: 3442632</w:t>
    </w:r>
    <w:r w:rsidR="00E731B3">
      <w:rPr>
        <w:rFonts w:ascii="Heebo" w:hAnsi="Heebo" w:cs="Heebo"/>
        <w:color w:val="231F20"/>
      </w:rPr>
      <w:br/>
    </w:r>
    <w:r w:rsidR="0061495F" w:rsidRPr="00F4741D">
      <w:rPr>
        <w:rFonts w:ascii="Heebo" w:hAnsi="Heebo" w:cs="Heebo"/>
      </w:rPr>
      <w:t>892</w:t>
    </w:r>
    <w:r w:rsidR="0061495F">
      <w:rPr>
        <w:rFonts w:ascii="Heebo" w:hAnsi="Heebo" w:cs="Heebo"/>
      </w:rPr>
      <w:t>6</w:t>
    </w:r>
    <w:r w:rsidR="0061495F" w:rsidRPr="00F4741D">
      <w:rPr>
        <w:rFonts w:ascii="Heebo" w:hAnsi="Heebo" w:cs="Heebo"/>
      </w:rPr>
      <w:t xml:space="preserve">4 </w:t>
    </w:r>
    <w:r w:rsidR="0061495F">
      <w:rPr>
        <w:rFonts w:ascii="Heebo" w:hAnsi="Heebo" w:cs="Heebo"/>
      </w:rPr>
      <w:t>Weißenhorn</w:t>
    </w:r>
    <w:r w:rsidR="0061495F">
      <w:rPr>
        <w:rFonts w:ascii="Heebo" w:hAnsi="Heebo" w:cs="Heebo"/>
      </w:rPr>
      <w:tab/>
    </w:r>
    <w:r w:rsidR="00E731B3">
      <w:rPr>
        <w:rFonts w:ascii="Heebo" w:hAnsi="Heebo" w:cs="Heebo"/>
        <w:color w:val="231F20"/>
      </w:rPr>
      <w:tab/>
      <w:t xml:space="preserve">Web: </w:t>
    </w:r>
    <w:hyperlink r:id="rId2" w:history="1">
      <w:r w:rsidR="00E731B3" w:rsidRPr="00E731B3">
        <w:rPr>
          <w:rFonts w:ascii="Heebo" w:hAnsi="Heebo" w:cs="Heebo"/>
          <w:color w:val="231F20"/>
        </w:rPr>
        <w:t>www.rupp-gebäudedruck.de</w:t>
      </w:r>
    </w:hyperlink>
    <w:r w:rsidR="00E731B3">
      <w:rPr>
        <w:rFonts w:ascii="Heebo" w:hAnsi="Heebo" w:cs="Heebo"/>
        <w:color w:val="231F20"/>
      </w:rPr>
      <w:tab/>
      <w:t>Ust.-ID: DE349290876</w:t>
    </w:r>
    <w:r w:rsidR="00E731B3">
      <w:rPr>
        <w:rFonts w:ascii="Heebo" w:hAnsi="Heebo" w:cs="Heebo"/>
        <w:color w:val="231F20"/>
      </w:rPr>
      <w:tab/>
    </w:r>
    <w:r w:rsidR="00E731B3">
      <w:rPr>
        <w:rFonts w:ascii="Heebo" w:hAnsi="Heebo" w:cs="Heebo"/>
        <w:color w:val="231F20"/>
      </w:rPr>
      <w:tab/>
    </w:r>
    <w:r w:rsidR="006C41B4">
      <w:rPr>
        <w:rFonts w:ascii="Heebo" w:hAnsi="Heebo" w:cs="Heebo"/>
        <w:color w:val="231F20"/>
      </w:rPr>
      <w:tab/>
    </w:r>
    <w:r w:rsidR="00E731B3">
      <w:rPr>
        <w:rFonts w:ascii="Heebo" w:hAnsi="Heebo" w:cs="Heebo"/>
        <w:color w:val="231F20"/>
      </w:rPr>
      <w:t>BLZ: 73061191</w:t>
    </w:r>
    <w:r w:rsidR="00E731B3">
      <w:rPr>
        <w:rFonts w:ascii="Heebo" w:hAnsi="Heebo" w:cs="Heebo"/>
        <w:color w:val="231F20"/>
      </w:rPr>
      <w:br/>
      <w:t>Deutschland</w:t>
    </w:r>
    <w:r w:rsidRPr="00F4741D">
      <w:rPr>
        <w:rFonts w:ascii="Heebo" w:hAnsi="Heebo" w:cs="Heebo"/>
        <w:color w:val="231F20"/>
      </w:rPr>
      <w:tab/>
    </w:r>
    <w:r w:rsidRPr="00F4741D">
      <w:rPr>
        <w:rFonts w:ascii="Heebo" w:hAnsi="Heebo" w:cs="Heebo"/>
        <w:color w:val="231F20"/>
      </w:rPr>
      <w:tab/>
    </w:r>
    <w:r w:rsidR="00E731B3">
      <w:rPr>
        <w:rFonts w:ascii="Heebo" w:hAnsi="Heebo" w:cs="Heebo"/>
        <w:color w:val="231F20"/>
      </w:rPr>
      <w:tab/>
    </w:r>
    <w:r w:rsidR="00E731B3">
      <w:rPr>
        <w:rFonts w:ascii="Heebo" w:hAnsi="Heebo" w:cs="Heebo"/>
        <w:color w:val="231F20"/>
      </w:rPr>
      <w:tab/>
    </w:r>
    <w:r w:rsidR="00E731B3">
      <w:rPr>
        <w:rFonts w:ascii="Heebo" w:hAnsi="Heebo" w:cs="Heebo"/>
        <w:color w:val="231F20"/>
      </w:rPr>
      <w:tab/>
      <w:t>Steuer-Nr.: 15113690221</w:t>
    </w:r>
    <w:r w:rsidR="00E731B3">
      <w:rPr>
        <w:rFonts w:ascii="Heebo" w:hAnsi="Heebo" w:cs="Heebo"/>
        <w:color w:val="231F20"/>
      </w:rPr>
      <w:tab/>
    </w:r>
    <w:r w:rsidR="00E731B3">
      <w:rPr>
        <w:rFonts w:ascii="Heebo" w:hAnsi="Heebo" w:cs="Heebo"/>
        <w:color w:val="231F20"/>
      </w:rPr>
      <w:tab/>
    </w:r>
    <w:r w:rsidR="006C41B4">
      <w:rPr>
        <w:rFonts w:ascii="Heebo" w:hAnsi="Heebo" w:cs="Heebo"/>
        <w:color w:val="231F20"/>
      </w:rPr>
      <w:tab/>
    </w:r>
    <w:r w:rsidR="00E731B3">
      <w:rPr>
        <w:rFonts w:ascii="Heebo" w:hAnsi="Heebo" w:cs="Heebo"/>
        <w:color w:val="231F20"/>
      </w:rPr>
      <w:t>IBAN: DE38 7306 1191 0003 4426 32</w:t>
    </w:r>
    <w:r w:rsidR="00E731B3">
      <w:rPr>
        <w:rFonts w:ascii="Heebo" w:hAnsi="Heebo" w:cs="Heebo"/>
        <w:color w:val="231F20"/>
      </w:rPr>
      <w:br/>
      <w:t xml:space="preserve"> </w:t>
    </w:r>
    <w:r w:rsidR="00E731B3">
      <w:rPr>
        <w:rFonts w:ascii="Heebo" w:hAnsi="Heebo" w:cs="Heebo"/>
        <w:color w:val="231F20"/>
      </w:rPr>
      <w:tab/>
    </w:r>
    <w:r w:rsidR="00E731B3">
      <w:rPr>
        <w:rFonts w:ascii="Heebo" w:hAnsi="Heebo" w:cs="Heebo"/>
        <w:color w:val="231F20"/>
      </w:rPr>
      <w:tab/>
    </w:r>
    <w:r w:rsidR="00E731B3">
      <w:rPr>
        <w:rFonts w:ascii="Heebo" w:hAnsi="Heebo" w:cs="Heebo"/>
        <w:color w:val="231F20"/>
      </w:rPr>
      <w:tab/>
    </w:r>
    <w:r w:rsidR="00E731B3">
      <w:rPr>
        <w:rFonts w:ascii="Heebo" w:hAnsi="Heebo" w:cs="Heebo"/>
        <w:color w:val="231F20"/>
      </w:rPr>
      <w:tab/>
    </w:r>
    <w:r w:rsidR="00E731B3">
      <w:rPr>
        <w:rFonts w:ascii="Heebo" w:hAnsi="Heebo" w:cs="Heebo"/>
        <w:color w:val="231F20"/>
      </w:rPr>
      <w:tab/>
    </w:r>
    <w:r w:rsidR="00E731B3">
      <w:rPr>
        <w:rFonts w:ascii="Heebo" w:hAnsi="Heebo" w:cs="Heebo"/>
        <w:color w:val="231F20"/>
      </w:rPr>
      <w:tab/>
      <w:t>Geschäftsführung: Yannick Maciejewski</w:t>
    </w:r>
    <w:r w:rsidR="00E731B3">
      <w:rPr>
        <w:rFonts w:ascii="Heebo" w:hAnsi="Heebo" w:cs="Heebo"/>
        <w:color w:val="231F20"/>
      </w:rPr>
      <w:tab/>
    </w:r>
    <w:r w:rsidR="006C41B4">
      <w:rPr>
        <w:rFonts w:ascii="Heebo" w:hAnsi="Heebo" w:cs="Heebo"/>
        <w:color w:val="231F20"/>
      </w:rPr>
      <w:tab/>
      <w:t>BIC: GENODEF1NU1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E0FE" w14:textId="77777777" w:rsidR="00754843" w:rsidRDefault="007548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C543" w14:textId="77777777" w:rsidR="005D320C" w:rsidRDefault="005D320C" w:rsidP="005F32D4">
      <w:r>
        <w:separator/>
      </w:r>
    </w:p>
  </w:footnote>
  <w:footnote w:type="continuationSeparator" w:id="0">
    <w:p w14:paraId="5FF9FC4C" w14:textId="77777777" w:rsidR="005D320C" w:rsidRDefault="005D320C" w:rsidP="005F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54B5" w14:textId="77777777" w:rsidR="00754843" w:rsidRDefault="007548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35CA" w14:textId="77777777" w:rsidR="00A03349" w:rsidRPr="00F4741D" w:rsidRDefault="00A03349" w:rsidP="00F4741D">
    <w:pPr>
      <w:pStyle w:val="Textkrper"/>
      <w:rPr>
        <w:rFonts w:ascii="Heebo" w:hAnsi="Heebo" w:cs="Heebo"/>
        <w:sz w:val="20"/>
      </w:rPr>
    </w:pPr>
    <w:r w:rsidRPr="00F4741D">
      <w:rPr>
        <w:rFonts w:ascii="Heebo" w:hAnsi="Heebo" w:cs="Heebo"/>
        <w:noProof/>
        <w:sz w:val="20"/>
      </w:rPr>
      <mc:AlternateContent>
        <mc:Choice Requires="wps">
          <w:drawing>
            <wp:anchor distT="0" distB="0" distL="114300" distR="114300" simplePos="0" relativeHeight="251662336" behindDoc="1" locked="0" layoutInCell="1" allowOverlap="1" wp14:anchorId="149A38E4" wp14:editId="7B853660">
              <wp:simplePos x="0" y="0"/>
              <wp:positionH relativeFrom="page">
                <wp:posOffset>0</wp:posOffset>
              </wp:positionH>
              <wp:positionV relativeFrom="page">
                <wp:posOffset>0</wp:posOffset>
              </wp:positionV>
              <wp:extent cx="7703820" cy="306070"/>
              <wp:effectExtent l="0" t="0" r="0" b="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3820" cy="306070"/>
                      </a:xfrm>
                      <a:prstGeom prst="rect">
                        <a:avLst/>
                      </a:prstGeom>
                      <a:solidFill>
                        <a:srgbClr val="171B1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8711C" id="Rectangle 7" o:spid="_x0000_s1026" style="position:absolute;margin-left:0;margin-top:0;width:606.6pt;height:24.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" fillcolor="#171b1e" stroked="f">
              <w10:wrap anchorx="page" anchory="page"/>
            </v:rect>
          </w:pict>
        </mc:Fallback>
      </mc:AlternateContent>
    </w:r>
  </w:p>
  <w:p w14:paraId="79586E01" w14:textId="77777777" w:rsidR="00A03349" w:rsidRPr="00F4741D" w:rsidRDefault="00A03349" w:rsidP="00F4741D">
    <w:pPr>
      <w:pStyle w:val="Textkrper"/>
      <w:rPr>
        <w:rFonts w:ascii="Heebo" w:hAnsi="Heebo" w:cs="Heebo"/>
        <w:sz w:val="20"/>
      </w:rPr>
    </w:pPr>
  </w:p>
  <w:p w14:paraId="50812495" w14:textId="77777777" w:rsidR="00A03349" w:rsidRPr="00F4741D" w:rsidRDefault="00A03349" w:rsidP="00F4741D">
    <w:pPr>
      <w:pStyle w:val="Textkrper"/>
      <w:rPr>
        <w:rFonts w:ascii="Heebo" w:hAnsi="Heebo" w:cs="Heebo"/>
        <w:sz w:val="20"/>
      </w:rPr>
    </w:pPr>
  </w:p>
  <w:p w14:paraId="05654AAA" w14:textId="77777777" w:rsidR="00A03349" w:rsidRPr="00F4741D" w:rsidRDefault="00A03349" w:rsidP="00F4741D">
    <w:pPr>
      <w:pStyle w:val="Textkrper"/>
      <w:rPr>
        <w:rFonts w:ascii="Heebo" w:hAnsi="Heebo" w:cs="Heebo"/>
        <w:sz w:val="20"/>
      </w:rPr>
    </w:pPr>
  </w:p>
  <w:p w14:paraId="19EE09C4" w14:textId="77777777" w:rsidR="00A03349" w:rsidRPr="00F4741D" w:rsidRDefault="00A03349" w:rsidP="00F4741D">
    <w:pPr>
      <w:pStyle w:val="Textkrper"/>
      <w:rPr>
        <w:rFonts w:ascii="Heebo" w:hAnsi="Heebo" w:cs="Heebo"/>
        <w:sz w:val="20"/>
      </w:rPr>
    </w:pPr>
  </w:p>
  <w:p w14:paraId="5BF96BE8" w14:textId="77777777" w:rsidR="00A03349" w:rsidRPr="00F4741D" w:rsidRDefault="00A03349" w:rsidP="00F4741D">
    <w:pPr>
      <w:pStyle w:val="Textkrper"/>
      <w:rPr>
        <w:rFonts w:ascii="Heebo" w:hAnsi="Heebo" w:cs="Heebo"/>
        <w:sz w:val="20"/>
      </w:rPr>
    </w:pPr>
  </w:p>
  <w:p w14:paraId="0AAD9CF8" w14:textId="77777777" w:rsidR="00A03349" w:rsidRPr="00F4741D" w:rsidRDefault="00A03349" w:rsidP="00F4741D">
    <w:pPr>
      <w:pStyle w:val="Textkrper"/>
      <w:rPr>
        <w:rFonts w:ascii="Heebo" w:hAnsi="Heebo" w:cs="Heebo"/>
        <w:sz w:val="20"/>
      </w:rPr>
    </w:pPr>
  </w:p>
  <w:p w14:paraId="416B88F8" w14:textId="77777777" w:rsidR="00A03349" w:rsidRPr="00F4741D" w:rsidRDefault="00A03349" w:rsidP="00F4741D">
    <w:pPr>
      <w:pStyle w:val="Textkrper"/>
      <w:rPr>
        <w:rFonts w:ascii="Heebo" w:hAnsi="Heebo" w:cs="Heebo"/>
        <w:sz w:val="20"/>
      </w:rPr>
    </w:pPr>
  </w:p>
  <w:p w14:paraId="557278BF" w14:textId="77777777" w:rsidR="00A03349" w:rsidRPr="00F4741D" w:rsidRDefault="00A03349" w:rsidP="00F4741D">
    <w:pPr>
      <w:pStyle w:val="Textkrper"/>
      <w:rPr>
        <w:rFonts w:ascii="Heebo" w:hAnsi="Heebo" w:cs="Heebo"/>
        <w:sz w:val="24"/>
      </w:rPr>
    </w:pPr>
  </w:p>
  <w:p w14:paraId="238F0B62" w14:textId="77777777" w:rsidR="00A03349" w:rsidRPr="00F4741D" w:rsidRDefault="00A03349" w:rsidP="00F4741D">
    <w:pPr>
      <w:pStyle w:val="Titel"/>
      <w:ind w:left="0"/>
      <w:rPr>
        <w:rFonts w:ascii="Heebo" w:hAnsi="Heebo" w:cs="Heebo"/>
      </w:rPr>
    </w:pPr>
    <w:r w:rsidRPr="00F4741D">
      <w:rPr>
        <w:rFonts w:ascii="Heebo" w:hAnsi="Heebo" w:cs="Heebo"/>
        <w:noProof/>
      </w:rPr>
      <mc:AlternateContent>
        <mc:Choice Requires="wpg">
          <w:drawing>
            <wp:anchor distT="0" distB="0" distL="114300" distR="114300" simplePos="0" relativeHeight="251660288" behindDoc="0" locked="0" layoutInCell="1" allowOverlap="1" wp14:anchorId="4083FFE1" wp14:editId="22FC3015">
              <wp:simplePos x="0" y="0"/>
              <wp:positionH relativeFrom="page">
                <wp:posOffset>937260</wp:posOffset>
              </wp:positionH>
              <wp:positionV relativeFrom="paragraph">
                <wp:posOffset>-1199515</wp:posOffset>
              </wp:positionV>
              <wp:extent cx="612775" cy="809625"/>
              <wp:effectExtent l="0" t="0" r="0" b="0"/>
              <wp:wrapNone/>
              <wp:docPr id="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 cy="809625"/>
                        <a:chOff x="1476" y="-1889"/>
                        <a:chExt cx="965" cy="1275"/>
                      </a:xfrm>
                    </wpg:grpSpPr>
                    <pic:pic xmlns:pic="http://schemas.openxmlformats.org/drawingml/2006/picture">
                      <pic:nvPicPr>
                        <pic:cNvPr id="9"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6" y="-1392"/>
                          <a:ext cx="965"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Freeform 3"/>
                      <wps:cNvSpPr>
                        <a:spLocks/>
                      </wps:cNvSpPr>
                      <wps:spPr bwMode="auto">
                        <a:xfrm>
                          <a:off x="2191" y="-1361"/>
                          <a:ext cx="249" cy="747"/>
                        </a:xfrm>
                        <a:custGeom>
                          <a:avLst/>
                          <a:gdLst>
                            <a:gd name="T0" fmla="+- 0 2440 2192"/>
                            <a:gd name="T1" fmla="*/ T0 w 249"/>
                            <a:gd name="T2" fmla="+- 0 -1360 -1360"/>
                            <a:gd name="T3" fmla="*/ -1360 h 747"/>
                            <a:gd name="T4" fmla="+- 0 2192 2192"/>
                            <a:gd name="T5" fmla="*/ T4 w 249"/>
                            <a:gd name="T6" fmla="+- 0 -1205 -1360"/>
                            <a:gd name="T7" fmla="*/ -1205 h 747"/>
                            <a:gd name="T8" fmla="+- 0 2192 2192"/>
                            <a:gd name="T9" fmla="*/ T8 w 249"/>
                            <a:gd name="T10" fmla="+- 0 -614 -1360"/>
                            <a:gd name="T11" fmla="*/ -614 h 747"/>
                            <a:gd name="T12" fmla="+- 0 2440 2192"/>
                            <a:gd name="T13" fmla="*/ T12 w 249"/>
                            <a:gd name="T14" fmla="+- 0 -770 -1360"/>
                            <a:gd name="T15" fmla="*/ -770 h 747"/>
                            <a:gd name="T16" fmla="+- 0 2440 2192"/>
                            <a:gd name="T17" fmla="*/ T16 w 249"/>
                            <a:gd name="T18" fmla="+- 0 -1360 -1360"/>
                            <a:gd name="T19" fmla="*/ -1360 h 747"/>
                          </a:gdLst>
                          <a:ahLst/>
                          <a:cxnLst>
                            <a:cxn ang="0">
                              <a:pos x="T1" y="T3"/>
                            </a:cxn>
                            <a:cxn ang="0">
                              <a:pos x="T5" y="T7"/>
                            </a:cxn>
                            <a:cxn ang="0">
                              <a:pos x="T9" y="T11"/>
                            </a:cxn>
                            <a:cxn ang="0">
                              <a:pos x="T13" y="T15"/>
                            </a:cxn>
                            <a:cxn ang="0">
                              <a:pos x="T17" y="T19"/>
                            </a:cxn>
                          </a:cxnLst>
                          <a:rect l="0" t="0" r="r" b="b"/>
                          <a:pathLst>
                            <a:path w="249" h="747">
                              <a:moveTo>
                                <a:pt x="248" y="0"/>
                              </a:moveTo>
                              <a:lnTo>
                                <a:pt x="0" y="155"/>
                              </a:lnTo>
                              <a:lnTo>
                                <a:pt x="0" y="746"/>
                              </a:lnTo>
                              <a:lnTo>
                                <a:pt x="248" y="590"/>
                              </a:lnTo>
                              <a:lnTo>
                                <a:pt x="248" y="0"/>
                              </a:lnTo>
                              <a:close/>
                            </a:path>
                          </a:pathLst>
                        </a:custGeom>
                        <a:solidFill>
                          <a:srgbClr val="1418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4"/>
                      <wps:cNvSpPr>
                        <a:spLocks/>
                      </wps:cNvSpPr>
                      <wps:spPr bwMode="auto">
                        <a:xfrm>
                          <a:off x="1818" y="-1890"/>
                          <a:ext cx="622" cy="685"/>
                        </a:xfrm>
                        <a:custGeom>
                          <a:avLst/>
                          <a:gdLst>
                            <a:gd name="T0" fmla="+- 0 2067 1818"/>
                            <a:gd name="T1" fmla="*/ T0 w 622"/>
                            <a:gd name="T2" fmla="+- 0 -1889 -1889"/>
                            <a:gd name="T3" fmla="*/ -1889 h 685"/>
                            <a:gd name="T4" fmla="+- 0 1818 1818"/>
                            <a:gd name="T5" fmla="*/ T4 w 622"/>
                            <a:gd name="T6" fmla="+- 0 -1734 -1889"/>
                            <a:gd name="T7" fmla="*/ -1734 h 685"/>
                            <a:gd name="T8" fmla="+- 0 2192 1818"/>
                            <a:gd name="T9" fmla="*/ T8 w 622"/>
                            <a:gd name="T10" fmla="+- 0 -1205 -1889"/>
                            <a:gd name="T11" fmla="*/ -1205 h 685"/>
                            <a:gd name="T12" fmla="+- 0 2440 1818"/>
                            <a:gd name="T13" fmla="*/ T12 w 622"/>
                            <a:gd name="T14" fmla="+- 0 -1360 -1889"/>
                            <a:gd name="T15" fmla="*/ -1360 h 685"/>
                            <a:gd name="T16" fmla="+- 0 2067 1818"/>
                            <a:gd name="T17" fmla="*/ T16 w 622"/>
                            <a:gd name="T18" fmla="+- 0 -1889 -1889"/>
                            <a:gd name="T19" fmla="*/ -1889 h 685"/>
                          </a:gdLst>
                          <a:ahLst/>
                          <a:cxnLst>
                            <a:cxn ang="0">
                              <a:pos x="T1" y="T3"/>
                            </a:cxn>
                            <a:cxn ang="0">
                              <a:pos x="T5" y="T7"/>
                            </a:cxn>
                            <a:cxn ang="0">
                              <a:pos x="T9" y="T11"/>
                            </a:cxn>
                            <a:cxn ang="0">
                              <a:pos x="T13" y="T15"/>
                            </a:cxn>
                            <a:cxn ang="0">
                              <a:pos x="T17" y="T19"/>
                            </a:cxn>
                          </a:cxnLst>
                          <a:rect l="0" t="0" r="r" b="b"/>
                          <a:pathLst>
                            <a:path w="622" h="685">
                              <a:moveTo>
                                <a:pt x="249" y="0"/>
                              </a:moveTo>
                              <a:lnTo>
                                <a:pt x="0" y="155"/>
                              </a:lnTo>
                              <a:lnTo>
                                <a:pt x="374" y="684"/>
                              </a:lnTo>
                              <a:lnTo>
                                <a:pt x="622" y="529"/>
                              </a:lnTo>
                              <a:lnTo>
                                <a:pt x="249" y="0"/>
                              </a:lnTo>
                              <a:close/>
                            </a:path>
                          </a:pathLst>
                        </a:custGeom>
                        <a:solidFill>
                          <a:srgbClr val="171B1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476" y="-1518"/>
                          <a:ext cx="249" cy="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E10D846" id="Group 1" o:spid="_x0000_s1026" style="position:absolute;margin-left:73.8pt;margin-top:-94.45pt;width:48.25pt;height:63.75pt;z-index:251660288;mso-position-horizontal-relative:page" coordorigin="1476,-1889" coordsize="965,12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476;top:-1392;width:965;height: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">
                <v:imagedata r:id="rId3" o:title=""/>
              </v:shape>
              <v:shape id="Freeform 3" o:spid="_x0000_s1028" style="position:absolute;left:2191;top:-1361;width:249;height:747;visibility:visible;mso-wrap-style:square;v-text-anchor:top" coordsize="249,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" path="m248,l,155,,746,248,590,248,xe" fillcolor="#14181b" stroked="f">
                <v:path arrowok="t" o:connecttype="custom" o:connectlocs="248,-1360;0,-1205;0,-614;248,-770;248,-1360" o:connectangles="0,0,0,0,0"/>
              </v:shape>
              <v:shape id="Freeform 4" o:spid="_x0000_s1029" style="position:absolute;left:1818;top:-1890;width:622;height:685;visibility:visible;mso-wrap-style:square;v-text-anchor:top" coordsize="622,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" path="m249,l,155,374,684,622,529,249,xe" fillcolor="#171b1e" stroked="f">
                <v:path arrowok="t" o:connecttype="custom" o:connectlocs="249,-1889;0,-1734;374,-1205;622,-1360;249,-1889" o:connectangles="0,0,0,0,0"/>
              </v:shape>
              <v:shape id="Picture 5" o:spid="_x0000_s1030" type="#_x0000_t75" style="position:absolute;left:1476;top:-1518;width:249;height: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">
                <v:imagedata r:id="rId4" o:title=""/>
              </v:shape>
              <w10:wrap anchorx="page"/>
            </v:group>
          </w:pict>
        </mc:Fallback>
      </mc:AlternateContent>
    </w:r>
    <w:r w:rsidRPr="00F4741D">
      <w:rPr>
        <w:rFonts w:ascii="Heebo" w:hAnsi="Heebo" w:cs="Heebo"/>
        <w:noProof/>
      </w:rPr>
      <w:drawing>
        <wp:anchor distT="0" distB="0" distL="0" distR="0" simplePos="0" relativeHeight="251659264" behindDoc="0" locked="0" layoutInCell="1" allowOverlap="1" wp14:anchorId="3FCD6B33" wp14:editId="469647A3">
          <wp:simplePos x="0" y="0"/>
          <wp:positionH relativeFrom="page">
            <wp:posOffset>1799868</wp:posOffset>
          </wp:positionH>
          <wp:positionV relativeFrom="paragraph">
            <wp:posOffset>-500400</wp:posOffset>
          </wp:positionV>
          <wp:extent cx="936592" cy="109727"/>
          <wp:effectExtent l="0" t="0" r="0" b="0"/>
          <wp:wrapNone/>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5" cstate="print"/>
                  <a:stretch>
                    <a:fillRect/>
                  </a:stretch>
                </pic:blipFill>
                <pic:spPr>
                  <a:xfrm>
                    <a:off x="0" y="0"/>
                    <a:ext cx="936592" cy="109727"/>
                  </a:xfrm>
                  <a:prstGeom prst="rect">
                    <a:avLst/>
                  </a:prstGeom>
                </pic:spPr>
              </pic:pic>
            </a:graphicData>
          </a:graphic>
        </wp:anchor>
      </w:drawing>
    </w:r>
    <w:r w:rsidRPr="00F4741D">
      <w:rPr>
        <w:rFonts w:ascii="Heebo" w:hAnsi="Heebo" w:cs="Heebo"/>
        <w:noProof/>
      </w:rPr>
      <mc:AlternateContent>
        <mc:Choice Requires="wps">
          <w:drawing>
            <wp:anchor distT="0" distB="0" distL="114300" distR="114300" simplePos="0" relativeHeight="251661312" behindDoc="0" locked="0" layoutInCell="1" allowOverlap="1" wp14:anchorId="0E471654" wp14:editId="58304D63">
              <wp:simplePos x="0" y="0"/>
              <wp:positionH relativeFrom="page">
                <wp:posOffset>1799590</wp:posOffset>
              </wp:positionH>
              <wp:positionV relativeFrom="paragraph">
                <wp:posOffset>-866775</wp:posOffset>
              </wp:positionV>
              <wp:extent cx="1113790" cy="321945"/>
              <wp:effectExtent l="0" t="0" r="0" b="0"/>
              <wp:wrapNone/>
              <wp:docPr id="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3790" cy="321945"/>
                      </a:xfrm>
                      <a:custGeom>
                        <a:avLst/>
                        <a:gdLst>
                          <a:gd name="T0" fmla="+- 0 4309 2834"/>
                          <a:gd name="T1" fmla="*/ T0 w 1754"/>
                          <a:gd name="T2" fmla="+- 0 -1039 -1365"/>
                          <a:gd name="T3" fmla="*/ -1039 h 507"/>
                          <a:gd name="T4" fmla="+- 0 4568 2834"/>
                          <a:gd name="T5" fmla="*/ T4 w 1754"/>
                          <a:gd name="T6" fmla="+- 0 -1278 -1365"/>
                          <a:gd name="T7" fmla="*/ -1278 h 507"/>
                          <a:gd name="T8" fmla="+- 0 4500 2834"/>
                          <a:gd name="T9" fmla="*/ T8 w 1754"/>
                          <a:gd name="T10" fmla="+- 0 -1343 -1365"/>
                          <a:gd name="T11" fmla="*/ -1343 h 507"/>
                          <a:gd name="T12" fmla="+- 0 4309 2834"/>
                          <a:gd name="T13" fmla="*/ T12 w 1754"/>
                          <a:gd name="T14" fmla="+- 0 -1126 -1365"/>
                          <a:gd name="T15" fmla="*/ -1126 h 507"/>
                          <a:gd name="T16" fmla="+- 0 4568 2834"/>
                          <a:gd name="T17" fmla="*/ T16 w 1754"/>
                          <a:gd name="T18" fmla="+- 0 -1278 -1365"/>
                          <a:gd name="T19" fmla="*/ -1278 h 507"/>
                          <a:gd name="T20" fmla="+- 0 4444 2834"/>
                          <a:gd name="T21" fmla="*/ T20 w 1754"/>
                          <a:gd name="T22" fmla="+- 0 -1266 -1365"/>
                          <a:gd name="T23" fmla="*/ -1266 h 507"/>
                          <a:gd name="T24" fmla="+- 0 4476 2834"/>
                          <a:gd name="T25" fmla="*/ T24 w 1754"/>
                          <a:gd name="T26" fmla="+- 0 -1218 -1365"/>
                          <a:gd name="T27" fmla="*/ -1218 h 507"/>
                          <a:gd name="T28" fmla="+- 0 4470 2834"/>
                          <a:gd name="T29" fmla="*/ T28 w 1754"/>
                          <a:gd name="T30" fmla="+- 0 -1161 -1365"/>
                          <a:gd name="T31" fmla="*/ -1161 h 507"/>
                          <a:gd name="T32" fmla="+- 0 4423 2834"/>
                          <a:gd name="T33" fmla="*/ T32 w 1754"/>
                          <a:gd name="T34" fmla="+- 0 -1128 -1365"/>
                          <a:gd name="T35" fmla="*/ -1128 h 507"/>
                          <a:gd name="T36" fmla="+- 0 4398 2834"/>
                          <a:gd name="T37" fmla="*/ T36 w 1754"/>
                          <a:gd name="T38" fmla="+- 0 -1039 -1365"/>
                          <a:gd name="T39" fmla="*/ -1039 h 507"/>
                          <a:gd name="T40" fmla="+- 0 4520 2834"/>
                          <a:gd name="T41" fmla="*/ T40 w 1754"/>
                          <a:gd name="T42" fmla="+- 0 -1070 -1365"/>
                          <a:gd name="T43" fmla="*/ -1070 h 507"/>
                          <a:gd name="T44" fmla="+- 0 4582 2834"/>
                          <a:gd name="T45" fmla="*/ T44 w 1754"/>
                          <a:gd name="T46" fmla="+- 0 -1153 -1365"/>
                          <a:gd name="T47" fmla="*/ -1153 h 507"/>
                          <a:gd name="T48" fmla="+- 0 4575 2834"/>
                          <a:gd name="T49" fmla="*/ T48 w 1754"/>
                          <a:gd name="T50" fmla="+- 0 -1265 -1365"/>
                          <a:gd name="T51" fmla="*/ -1265 h 507"/>
                          <a:gd name="T52" fmla="+- 0 3854 2834"/>
                          <a:gd name="T53" fmla="*/ T52 w 1754"/>
                          <a:gd name="T54" fmla="+- 0 -865 -1365"/>
                          <a:gd name="T55" fmla="*/ -865 h 507"/>
                          <a:gd name="T56" fmla="+- 0 3854 2834"/>
                          <a:gd name="T57" fmla="*/ T56 w 1754"/>
                          <a:gd name="T58" fmla="+- 0 -1278 -1365"/>
                          <a:gd name="T59" fmla="*/ -1278 h 507"/>
                          <a:gd name="T60" fmla="+- 0 4064 2834"/>
                          <a:gd name="T61" fmla="*/ T60 w 1754"/>
                          <a:gd name="T62" fmla="+- 0 -1332 -1365"/>
                          <a:gd name="T63" fmla="*/ -1332 h 507"/>
                          <a:gd name="T64" fmla="+- 0 3943 2834"/>
                          <a:gd name="T65" fmla="*/ T64 w 1754"/>
                          <a:gd name="T66" fmla="+- 0 -1365 -1365"/>
                          <a:gd name="T67" fmla="*/ -1365 h 507"/>
                          <a:gd name="T68" fmla="+- 0 3854 2834"/>
                          <a:gd name="T69" fmla="*/ T68 w 1754"/>
                          <a:gd name="T70" fmla="+- 0 -1126 -1365"/>
                          <a:gd name="T71" fmla="*/ -1126 h 507"/>
                          <a:gd name="T72" fmla="+- 0 3980 2834"/>
                          <a:gd name="T73" fmla="*/ T72 w 1754"/>
                          <a:gd name="T74" fmla="+- 0 -1271 -1365"/>
                          <a:gd name="T75" fmla="*/ -1271 h 507"/>
                          <a:gd name="T76" fmla="+- 0 4019 2834"/>
                          <a:gd name="T77" fmla="*/ T76 w 1754"/>
                          <a:gd name="T78" fmla="+- 0 -1228 -1365"/>
                          <a:gd name="T79" fmla="*/ -1228 h 507"/>
                          <a:gd name="T80" fmla="+- 0 4021 2834"/>
                          <a:gd name="T81" fmla="*/ T80 w 1754"/>
                          <a:gd name="T82" fmla="+- 0 -1172 -1365"/>
                          <a:gd name="T83" fmla="*/ -1172 h 507"/>
                          <a:gd name="T84" fmla="+- 0 3980 2834"/>
                          <a:gd name="T85" fmla="*/ T84 w 1754"/>
                          <a:gd name="T86" fmla="+- 0 -1131 -1365"/>
                          <a:gd name="T87" fmla="*/ -1131 h 507"/>
                          <a:gd name="T88" fmla="+- 0 3854 2834"/>
                          <a:gd name="T89" fmla="*/ T88 w 1754"/>
                          <a:gd name="T90" fmla="+- 0 -1039 -1365"/>
                          <a:gd name="T91" fmla="*/ -1039 h 507"/>
                          <a:gd name="T92" fmla="+- 0 4045 2834"/>
                          <a:gd name="T93" fmla="*/ T92 w 1754"/>
                          <a:gd name="T94" fmla="+- 0 -1059 -1365"/>
                          <a:gd name="T95" fmla="*/ -1059 h 507"/>
                          <a:gd name="T96" fmla="+- 0 4120 2834"/>
                          <a:gd name="T97" fmla="*/ T96 w 1754"/>
                          <a:gd name="T98" fmla="+- 0 -1133 -1365"/>
                          <a:gd name="T99" fmla="*/ -1133 h 507"/>
                          <a:gd name="T100" fmla="+- 0 4127 2834"/>
                          <a:gd name="T101" fmla="*/ T100 w 1754"/>
                          <a:gd name="T102" fmla="+- 0 -1244 -1365"/>
                          <a:gd name="T103" fmla="*/ -1244 h 507"/>
                          <a:gd name="T104" fmla="+- 0 3279 2834"/>
                          <a:gd name="T105" fmla="*/ T104 w 1754"/>
                          <a:gd name="T106" fmla="+- 0 -1037 -1365"/>
                          <a:gd name="T107" fmla="*/ -1037 h 507"/>
                          <a:gd name="T108" fmla="+- 0 3317 2834"/>
                          <a:gd name="T109" fmla="*/ T108 w 1754"/>
                          <a:gd name="T110" fmla="+- 0 -920 -1365"/>
                          <a:gd name="T111" fmla="*/ -920 h 507"/>
                          <a:gd name="T112" fmla="+- 0 3419 2834"/>
                          <a:gd name="T113" fmla="*/ T112 w 1754"/>
                          <a:gd name="T114" fmla="+- 0 -864 -1365"/>
                          <a:gd name="T115" fmla="*/ -864 h 507"/>
                          <a:gd name="T116" fmla="+- 0 3550 2834"/>
                          <a:gd name="T117" fmla="*/ T116 w 1754"/>
                          <a:gd name="T118" fmla="+- 0 -870 -1365"/>
                          <a:gd name="T119" fmla="*/ -870 h 507"/>
                          <a:gd name="T120" fmla="+- 0 3640 2834"/>
                          <a:gd name="T121" fmla="*/ T120 w 1754"/>
                          <a:gd name="T122" fmla="+- 0 -939 -1365"/>
                          <a:gd name="T123" fmla="*/ -939 h 507"/>
                          <a:gd name="T124" fmla="+- 0 3438 2834"/>
                          <a:gd name="T125" fmla="*/ T124 w 1754"/>
                          <a:gd name="T126" fmla="+- 0 -950 -1365"/>
                          <a:gd name="T127" fmla="*/ -950 h 507"/>
                          <a:gd name="T128" fmla="+- 0 3397 2834"/>
                          <a:gd name="T129" fmla="*/ T128 w 1754"/>
                          <a:gd name="T130" fmla="+- 0 -984 -1365"/>
                          <a:gd name="T131" fmla="*/ -984 h 507"/>
                          <a:gd name="T132" fmla="+- 0 3387 2834"/>
                          <a:gd name="T133" fmla="*/ T132 w 1754"/>
                          <a:gd name="T134" fmla="+- 0 -1365 -1365"/>
                          <a:gd name="T135" fmla="*/ -1365 h 507"/>
                          <a:gd name="T136" fmla="+- 0 3554 2834"/>
                          <a:gd name="T137" fmla="*/ T136 w 1754"/>
                          <a:gd name="T138" fmla="+- 0 -1007 -1365"/>
                          <a:gd name="T139" fmla="*/ -1007 h 507"/>
                          <a:gd name="T140" fmla="+- 0 3527 2834"/>
                          <a:gd name="T141" fmla="*/ T140 w 1754"/>
                          <a:gd name="T142" fmla="+- 0 -960 -1365"/>
                          <a:gd name="T143" fmla="*/ -960 h 507"/>
                          <a:gd name="T144" fmla="+- 0 3472 2834"/>
                          <a:gd name="T145" fmla="*/ T144 w 1754"/>
                          <a:gd name="T146" fmla="+- 0 -945 -1365"/>
                          <a:gd name="T147" fmla="*/ -945 h 507"/>
                          <a:gd name="T148" fmla="+- 0 3665 2834"/>
                          <a:gd name="T149" fmla="*/ T148 w 1754"/>
                          <a:gd name="T150" fmla="+- 0 -1037 -1365"/>
                          <a:gd name="T151" fmla="*/ -1037 h 507"/>
                          <a:gd name="T152" fmla="+- 0 2942 2834"/>
                          <a:gd name="T153" fmla="*/ T152 w 1754"/>
                          <a:gd name="T154" fmla="+- 0 -865 -1365"/>
                          <a:gd name="T155" fmla="*/ -865 h 507"/>
                          <a:gd name="T156" fmla="+- 0 2942 2834"/>
                          <a:gd name="T157" fmla="*/ T156 w 1754"/>
                          <a:gd name="T158" fmla="+- 0 -1278 -1365"/>
                          <a:gd name="T159" fmla="*/ -1278 h 507"/>
                          <a:gd name="T160" fmla="+- 0 3159 2834"/>
                          <a:gd name="T161" fmla="*/ T160 w 1754"/>
                          <a:gd name="T162" fmla="+- 0 -1326 -1365"/>
                          <a:gd name="T163" fmla="*/ -1326 h 507"/>
                          <a:gd name="T164" fmla="+- 0 3050 2834"/>
                          <a:gd name="T165" fmla="*/ T164 w 1754"/>
                          <a:gd name="T166" fmla="+- 0 -1364 -1365"/>
                          <a:gd name="T167" fmla="*/ -1364 h 507"/>
                          <a:gd name="T168" fmla="+- 0 3226 2834"/>
                          <a:gd name="T169" fmla="*/ T168 w 1754"/>
                          <a:gd name="T170" fmla="+- 0 -865 -1365"/>
                          <a:gd name="T171" fmla="*/ -865 h 507"/>
                          <a:gd name="T172" fmla="+- 0 3115 2834"/>
                          <a:gd name="T173" fmla="*/ T172 w 1754"/>
                          <a:gd name="T174" fmla="+- 0 -1072 -1365"/>
                          <a:gd name="T175" fmla="*/ -1072 h 507"/>
                          <a:gd name="T176" fmla="+- 0 2905 2834"/>
                          <a:gd name="T177" fmla="*/ T176 w 1754"/>
                          <a:gd name="T178" fmla="+- 0 -1046 -1365"/>
                          <a:gd name="T179" fmla="*/ -1046 h 507"/>
                          <a:gd name="T180" fmla="+- 0 3041 2834"/>
                          <a:gd name="T181" fmla="*/ T180 w 1754"/>
                          <a:gd name="T182" fmla="+- 0 -1276 -1365"/>
                          <a:gd name="T183" fmla="*/ -1276 h 507"/>
                          <a:gd name="T184" fmla="+- 0 3095 2834"/>
                          <a:gd name="T185" fmla="*/ T184 w 1754"/>
                          <a:gd name="T186" fmla="+- 0 -1235 -1365"/>
                          <a:gd name="T187" fmla="*/ -1235 h 507"/>
                          <a:gd name="T188" fmla="+- 0 3091 2834"/>
                          <a:gd name="T189" fmla="*/ T188 w 1754"/>
                          <a:gd name="T190" fmla="+- 0 -1167 -1365"/>
                          <a:gd name="T191" fmla="*/ -1167 h 507"/>
                          <a:gd name="T192" fmla="+- 0 3046 2834"/>
                          <a:gd name="T193" fmla="*/ T192 w 1754"/>
                          <a:gd name="T194" fmla="+- 0 -1135 -1365"/>
                          <a:gd name="T195" fmla="*/ -1135 h 507"/>
                          <a:gd name="T196" fmla="+- 0 3019 2834"/>
                          <a:gd name="T197" fmla="*/ T196 w 1754"/>
                          <a:gd name="T198" fmla="+- 0 -1046 -1365"/>
                          <a:gd name="T199" fmla="*/ -1046 h 507"/>
                          <a:gd name="T200" fmla="+- 0 3178 2834"/>
                          <a:gd name="T201" fmla="*/ T200 w 1754"/>
                          <a:gd name="T202" fmla="+- 0 -1118 -1365"/>
                          <a:gd name="T203" fmla="*/ -1118 h 507"/>
                          <a:gd name="T204" fmla="+- 0 3207 2834"/>
                          <a:gd name="T205" fmla="*/ T204 w 1754"/>
                          <a:gd name="T206" fmla="+- 0 -1194 -1365"/>
                          <a:gd name="T207" fmla="*/ -1194 h 507"/>
                          <a:gd name="T208" fmla="+- 0 3119 2834"/>
                          <a:gd name="T209" fmla="*/ T208 w 1754"/>
                          <a:gd name="T210" fmla="+- 0 -1074 -1365"/>
                          <a:gd name="T211" fmla="*/ -1074 h 507"/>
                          <a:gd name="T212" fmla="+- 0 3119 2834"/>
                          <a:gd name="T213" fmla="*/ T212 w 1754"/>
                          <a:gd name="T214" fmla="+- 0 -1074 -1365"/>
                          <a:gd name="T215" fmla="*/ -1074 h 507"/>
                          <a:gd name="T216" fmla="+- 0 3143 2834"/>
                          <a:gd name="T217" fmla="*/ T216 w 1754"/>
                          <a:gd name="T218" fmla="+- 0 -1087 -1365"/>
                          <a:gd name="T219" fmla="*/ -1087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1754" h="507">
                            <a:moveTo>
                              <a:pt x="1564" y="0"/>
                            </a:moveTo>
                            <a:lnTo>
                              <a:pt x="1367" y="0"/>
                            </a:lnTo>
                            <a:lnTo>
                              <a:pt x="1367" y="500"/>
                            </a:lnTo>
                            <a:lnTo>
                              <a:pt x="1475" y="500"/>
                            </a:lnTo>
                            <a:lnTo>
                              <a:pt x="1475" y="326"/>
                            </a:lnTo>
                            <a:lnTo>
                              <a:pt x="1438" y="326"/>
                            </a:lnTo>
                            <a:lnTo>
                              <a:pt x="1438" y="239"/>
                            </a:lnTo>
                            <a:lnTo>
                              <a:pt x="1475" y="239"/>
                            </a:lnTo>
                            <a:lnTo>
                              <a:pt x="1475" y="87"/>
                            </a:lnTo>
                            <a:lnTo>
                              <a:pt x="1734" y="87"/>
                            </a:lnTo>
                            <a:lnTo>
                              <a:pt x="1731" y="81"/>
                            </a:lnTo>
                            <a:lnTo>
                              <a:pt x="1718" y="63"/>
                            </a:lnTo>
                            <a:lnTo>
                              <a:pt x="1702" y="47"/>
                            </a:lnTo>
                            <a:lnTo>
                              <a:pt x="1685" y="33"/>
                            </a:lnTo>
                            <a:lnTo>
                              <a:pt x="1666" y="22"/>
                            </a:lnTo>
                            <a:lnTo>
                              <a:pt x="1643" y="12"/>
                            </a:lnTo>
                            <a:lnTo>
                              <a:pt x="1619" y="6"/>
                            </a:lnTo>
                            <a:lnTo>
                              <a:pt x="1592" y="2"/>
                            </a:lnTo>
                            <a:lnTo>
                              <a:pt x="1564" y="0"/>
                            </a:lnTo>
                            <a:close/>
                            <a:moveTo>
                              <a:pt x="1475" y="239"/>
                            </a:moveTo>
                            <a:lnTo>
                              <a:pt x="1438" y="239"/>
                            </a:lnTo>
                            <a:lnTo>
                              <a:pt x="1438" y="326"/>
                            </a:lnTo>
                            <a:lnTo>
                              <a:pt x="1475" y="326"/>
                            </a:lnTo>
                            <a:lnTo>
                              <a:pt x="1475" y="239"/>
                            </a:lnTo>
                            <a:close/>
                            <a:moveTo>
                              <a:pt x="1734" y="87"/>
                            </a:moveTo>
                            <a:lnTo>
                              <a:pt x="1564" y="87"/>
                            </a:lnTo>
                            <a:lnTo>
                              <a:pt x="1577" y="88"/>
                            </a:lnTo>
                            <a:lnTo>
                              <a:pt x="1589" y="90"/>
                            </a:lnTo>
                            <a:lnTo>
                              <a:pt x="1600" y="94"/>
                            </a:lnTo>
                            <a:lnTo>
                              <a:pt x="1610" y="99"/>
                            </a:lnTo>
                            <a:lnTo>
                              <a:pt x="1621" y="106"/>
                            </a:lnTo>
                            <a:lnTo>
                              <a:pt x="1630" y="116"/>
                            </a:lnTo>
                            <a:lnTo>
                              <a:pt x="1636" y="128"/>
                            </a:lnTo>
                            <a:lnTo>
                              <a:pt x="1639" y="137"/>
                            </a:lnTo>
                            <a:lnTo>
                              <a:pt x="1642" y="147"/>
                            </a:lnTo>
                            <a:lnTo>
                              <a:pt x="1643" y="157"/>
                            </a:lnTo>
                            <a:lnTo>
                              <a:pt x="1644" y="167"/>
                            </a:lnTo>
                            <a:lnTo>
                              <a:pt x="1644" y="180"/>
                            </a:lnTo>
                            <a:lnTo>
                              <a:pt x="1641" y="193"/>
                            </a:lnTo>
                            <a:lnTo>
                              <a:pt x="1636" y="204"/>
                            </a:lnTo>
                            <a:lnTo>
                              <a:pt x="1630" y="215"/>
                            </a:lnTo>
                            <a:lnTo>
                              <a:pt x="1621" y="224"/>
                            </a:lnTo>
                            <a:lnTo>
                              <a:pt x="1610" y="230"/>
                            </a:lnTo>
                            <a:lnTo>
                              <a:pt x="1600" y="234"/>
                            </a:lnTo>
                            <a:lnTo>
                              <a:pt x="1589" y="237"/>
                            </a:lnTo>
                            <a:lnTo>
                              <a:pt x="1577" y="238"/>
                            </a:lnTo>
                            <a:lnTo>
                              <a:pt x="1564" y="239"/>
                            </a:lnTo>
                            <a:lnTo>
                              <a:pt x="1475" y="239"/>
                            </a:lnTo>
                            <a:lnTo>
                              <a:pt x="1475" y="326"/>
                            </a:lnTo>
                            <a:lnTo>
                              <a:pt x="1564" y="326"/>
                            </a:lnTo>
                            <a:lnTo>
                              <a:pt x="1592" y="324"/>
                            </a:lnTo>
                            <a:lnTo>
                              <a:pt x="1619" y="321"/>
                            </a:lnTo>
                            <a:lnTo>
                              <a:pt x="1643" y="315"/>
                            </a:lnTo>
                            <a:lnTo>
                              <a:pt x="1666" y="306"/>
                            </a:lnTo>
                            <a:lnTo>
                              <a:pt x="1686" y="295"/>
                            </a:lnTo>
                            <a:lnTo>
                              <a:pt x="1703" y="283"/>
                            </a:lnTo>
                            <a:lnTo>
                              <a:pt x="1718" y="268"/>
                            </a:lnTo>
                            <a:lnTo>
                              <a:pt x="1731" y="251"/>
                            </a:lnTo>
                            <a:lnTo>
                              <a:pt x="1741" y="232"/>
                            </a:lnTo>
                            <a:lnTo>
                              <a:pt x="1748" y="212"/>
                            </a:lnTo>
                            <a:lnTo>
                              <a:pt x="1752" y="190"/>
                            </a:lnTo>
                            <a:lnTo>
                              <a:pt x="1753" y="167"/>
                            </a:lnTo>
                            <a:lnTo>
                              <a:pt x="1752" y="143"/>
                            </a:lnTo>
                            <a:lnTo>
                              <a:pt x="1748" y="121"/>
                            </a:lnTo>
                            <a:lnTo>
                              <a:pt x="1741" y="100"/>
                            </a:lnTo>
                            <a:lnTo>
                              <a:pt x="1734" y="87"/>
                            </a:lnTo>
                            <a:close/>
                            <a:moveTo>
                              <a:pt x="1109" y="0"/>
                            </a:moveTo>
                            <a:lnTo>
                              <a:pt x="912" y="0"/>
                            </a:lnTo>
                            <a:lnTo>
                              <a:pt x="912" y="500"/>
                            </a:lnTo>
                            <a:lnTo>
                              <a:pt x="1020" y="500"/>
                            </a:lnTo>
                            <a:lnTo>
                              <a:pt x="1020" y="326"/>
                            </a:lnTo>
                            <a:lnTo>
                              <a:pt x="983" y="326"/>
                            </a:lnTo>
                            <a:lnTo>
                              <a:pt x="983" y="239"/>
                            </a:lnTo>
                            <a:lnTo>
                              <a:pt x="1020" y="239"/>
                            </a:lnTo>
                            <a:lnTo>
                              <a:pt x="1020" y="87"/>
                            </a:lnTo>
                            <a:lnTo>
                              <a:pt x="1279" y="87"/>
                            </a:lnTo>
                            <a:lnTo>
                              <a:pt x="1276" y="81"/>
                            </a:lnTo>
                            <a:lnTo>
                              <a:pt x="1263" y="63"/>
                            </a:lnTo>
                            <a:lnTo>
                              <a:pt x="1248" y="47"/>
                            </a:lnTo>
                            <a:lnTo>
                              <a:pt x="1230" y="33"/>
                            </a:lnTo>
                            <a:lnTo>
                              <a:pt x="1211" y="22"/>
                            </a:lnTo>
                            <a:lnTo>
                              <a:pt x="1188" y="12"/>
                            </a:lnTo>
                            <a:lnTo>
                              <a:pt x="1164" y="6"/>
                            </a:lnTo>
                            <a:lnTo>
                              <a:pt x="1138" y="2"/>
                            </a:lnTo>
                            <a:lnTo>
                              <a:pt x="1109" y="0"/>
                            </a:lnTo>
                            <a:close/>
                            <a:moveTo>
                              <a:pt x="1020" y="239"/>
                            </a:moveTo>
                            <a:lnTo>
                              <a:pt x="983" y="239"/>
                            </a:lnTo>
                            <a:lnTo>
                              <a:pt x="983" y="326"/>
                            </a:lnTo>
                            <a:lnTo>
                              <a:pt x="1020" y="326"/>
                            </a:lnTo>
                            <a:lnTo>
                              <a:pt x="1020" y="239"/>
                            </a:lnTo>
                            <a:close/>
                            <a:moveTo>
                              <a:pt x="1279" y="87"/>
                            </a:moveTo>
                            <a:lnTo>
                              <a:pt x="1109" y="87"/>
                            </a:lnTo>
                            <a:lnTo>
                              <a:pt x="1122" y="88"/>
                            </a:lnTo>
                            <a:lnTo>
                              <a:pt x="1135" y="90"/>
                            </a:lnTo>
                            <a:lnTo>
                              <a:pt x="1146" y="94"/>
                            </a:lnTo>
                            <a:lnTo>
                              <a:pt x="1155" y="99"/>
                            </a:lnTo>
                            <a:lnTo>
                              <a:pt x="1166" y="106"/>
                            </a:lnTo>
                            <a:lnTo>
                              <a:pt x="1175" y="116"/>
                            </a:lnTo>
                            <a:lnTo>
                              <a:pt x="1181" y="128"/>
                            </a:lnTo>
                            <a:lnTo>
                              <a:pt x="1185" y="137"/>
                            </a:lnTo>
                            <a:lnTo>
                              <a:pt x="1187" y="147"/>
                            </a:lnTo>
                            <a:lnTo>
                              <a:pt x="1189" y="157"/>
                            </a:lnTo>
                            <a:lnTo>
                              <a:pt x="1189" y="167"/>
                            </a:lnTo>
                            <a:lnTo>
                              <a:pt x="1189" y="180"/>
                            </a:lnTo>
                            <a:lnTo>
                              <a:pt x="1187" y="193"/>
                            </a:lnTo>
                            <a:lnTo>
                              <a:pt x="1181" y="204"/>
                            </a:lnTo>
                            <a:lnTo>
                              <a:pt x="1175" y="215"/>
                            </a:lnTo>
                            <a:lnTo>
                              <a:pt x="1166" y="224"/>
                            </a:lnTo>
                            <a:lnTo>
                              <a:pt x="1155" y="230"/>
                            </a:lnTo>
                            <a:lnTo>
                              <a:pt x="1146" y="234"/>
                            </a:lnTo>
                            <a:lnTo>
                              <a:pt x="1135" y="237"/>
                            </a:lnTo>
                            <a:lnTo>
                              <a:pt x="1122" y="238"/>
                            </a:lnTo>
                            <a:lnTo>
                              <a:pt x="1109" y="239"/>
                            </a:lnTo>
                            <a:lnTo>
                              <a:pt x="1020" y="239"/>
                            </a:lnTo>
                            <a:lnTo>
                              <a:pt x="1020" y="326"/>
                            </a:lnTo>
                            <a:lnTo>
                              <a:pt x="1109" y="326"/>
                            </a:lnTo>
                            <a:lnTo>
                              <a:pt x="1138" y="324"/>
                            </a:lnTo>
                            <a:lnTo>
                              <a:pt x="1164" y="321"/>
                            </a:lnTo>
                            <a:lnTo>
                              <a:pt x="1188" y="315"/>
                            </a:lnTo>
                            <a:lnTo>
                              <a:pt x="1211" y="306"/>
                            </a:lnTo>
                            <a:lnTo>
                              <a:pt x="1231" y="295"/>
                            </a:lnTo>
                            <a:lnTo>
                              <a:pt x="1248" y="283"/>
                            </a:lnTo>
                            <a:lnTo>
                              <a:pt x="1263" y="268"/>
                            </a:lnTo>
                            <a:lnTo>
                              <a:pt x="1276" y="251"/>
                            </a:lnTo>
                            <a:lnTo>
                              <a:pt x="1286" y="232"/>
                            </a:lnTo>
                            <a:lnTo>
                              <a:pt x="1293" y="212"/>
                            </a:lnTo>
                            <a:lnTo>
                              <a:pt x="1297" y="190"/>
                            </a:lnTo>
                            <a:lnTo>
                              <a:pt x="1299" y="167"/>
                            </a:lnTo>
                            <a:lnTo>
                              <a:pt x="1297" y="143"/>
                            </a:lnTo>
                            <a:lnTo>
                              <a:pt x="1293" y="121"/>
                            </a:lnTo>
                            <a:lnTo>
                              <a:pt x="1286" y="100"/>
                            </a:lnTo>
                            <a:lnTo>
                              <a:pt x="1279" y="87"/>
                            </a:lnTo>
                            <a:close/>
                            <a:moveTo>
                              <a:pt x="553" y="0"/>
                            </a:moveTo>
                            <a:lnTo>
                              <a:pt x="445" y="0"/>
                            </a:lnTo>
                            <a:lnTo>
                              <a:pt x="445" y="328"/>
                            </a:lnTo>
                            <a:lnTo>
                              <a:pt x="447" y="356"/>
                            </a:lnTo>
                            <a:lnTo>
                              <a:pt x="452" y="382"/>
                            </a:lnTo>
                            <a:lnTo>
                              <a:pt x="459" y="405"/>
                            </a:lnTo>
                            <a:lnTo>
                              <a:pt x="470" y="426"/>
                            </a:lnTo>
                            <a:lnTo>
                              <a:pt x="483" y="445"/>
                            </a:lnTo>
                            <a:lnTo>
                              <a:pt x="500" y="461"/>
                            </a:lnTo>
                            <a:lnTo>
                              <a:pt x="518" y="475"/>
                            </a:lnTo>
                            <a:lnTo>
                              <a:pt x="538" y="486"/>
                            </a:lnTo>
                            <a:lnTo>
                              <a:pt x="561" y="495"/>
                            </a:lnTo>
                            <a:lnTo>
                              <a:pt x="585" y="501"/>
                            </a:lnTo>
                            <a:lnTo>
                              <a:pt x="611" y="505"/>
                            </a:lnTo>
                            <a:lnTo>
                              <a:pt x="638" y="506"/>
                            </a:lnTo>
                            <a:lnTo>
                              <a:pt x="666" y="505"/>
                            </a:lnTo>
                            <a:lnTo>
                              <a:pt x="691" y="501"/>
                            </a:lnTo>
                            <a:lnTo>
                              <a:pt x="716" y="495"/>
                            </a:lnTo>
                            <a:lnTo>
                              <a:pt x="738" y="486"/>
                            </a:lnTo>
                            <a:lnTo>
                              <a:pt x="758" y="475"/>
                            </a:lnTo>
                            <a:lnTo>
                              <a:pt x="777" y="461"/>
                            </a:lnTo>
                            <a:lnTo>
                              <a:pt x="793" y="445"/>
                            </a:lnTo>
                            <a:lnTo>
                              <a:pt x="806" y="426"/>
                            </a:lnTo>
                            <a:lnTo>
                              <a:pt x="809" y="420"/>
                            </a:lnTo>
                            <a:lnTo>
                              <a:pt x="638" y="420"/>
                            </a:lnTo>
                            <a:lnTo>
                              <a:pt x="627" y="419"/>
                            </a:lnTo>
                            <a:lnTo>
                              <a:pt x="615" y="418"/>
                            </a:lnTo>
                            <a:lnTo>
                              <a:pt x="604" y="415"/>
                            </a:lnTo>
                            <a:lnTo>
                              <a:pt x="592" y="410"/>
                            </a:lnTo>
                            <a:lnTo>
                              <a:pt x="583" y="405"/>
                            </a:lnTo>
                            <a:lnTo>
                              <a:pt x="575" y="398"/>
                            </a:lnTo>
                            <a:lnTo>
                              <a:pt x="569" y="390"/>
                            </a:lnTo>
                            <a:lnTo>
                              <a:pt x="563" y="381"/>
                            </a:lnTo>
                            <a:lnTo>
                              <a:pt x="559" y="370"/>
                            </a:lnTo>
                            <a:lnTo>
                              <a:pt x="556" y="358"/>
                            </a:lnTo>
                            <a:lnTo>
                              <a:pt x="554" y="344"/>
                            </a:lnTo>
                            <a:lnTo>
                              <a:pt x="553" y="328"/>
                            </a:lnTo>
                            <a:lnTo>
                              <a:pt x="553" y="0"/>
                            </a:lnTo>
                            <a:close/>
                            <a:moveTo>
                              <a:pt x="831" y="0"/>
                            </a:moveTo>
                            <a:lnTo>
                              <a:pt x="723" y="0"/>
                            </a:lnTo>
                            <a:lnTo>
                              <a:pt x="723" y="328"/>
                            </a:lnTo>
                            <a:lnTo>
                              <a:pt x="722" y="344"/>
                            </a:lnTo>
                            <a:lnTo>
                              <a:pt x="720" y="358"/>
                            </a:lnTo>
                            <a:lnTo>
                              <a:pt x="717" y="370"/>
                            </a:lnTo>
                            <a:lnTo>
                              <a:pt x="713" y="381"/>
                            </a:lnTo>
                            <a:lnTo>
                              <a:pt x="708" y="390"/>
                            </a:lnTo>
                            <a:lnTo>
                              <a:pt x="701" y="398"/>
                            </a:lnTo>
                            <a:lnTo>
                              <a:pt x="693" y="405"/>
                            </a:lnTo>
                            <a:lnTo>
                              <a:pt x="684" y="410"/>
                            </a:lnTo>
                            <a:lnTo>
                              <a:pt x="674" y="414"/>
                            </a:lnTo>
                            <a:lnTo>
                              <a:pt x="663" y="417"/>
                            </a:lnTo>
                            <a:lnTo>
                              <a:pt x="651" y="419"/>
                            </a:lnTo>
                            <a:lnTo>
                              <a:pt x="638" y="420"/>
                            </a:lnTo>
                            <a:lnTo>
                              <a:pt x="809" y="420"/>
                            </a:lnTo>
                            <a:lnTo>
                              <a:pt x="817" y="405"/>
                            </a:lnTo>
                            <a:lnTo>
                              <a:pt x="825" y="382"/>
                            </a:lnTo>
                            <a:lnTo>
                              <a:pt x="829" y="356"/>
                            </a:lnTo>
                            <a:lnTo>
                              <a:pt x="831" y="328"/>
                            </a:lnTo>
                            <a:lnTo>
                              <a:pt x="831" y="0"/>
                            </a:lnTo>
                            <a:close/>
                            <a:moveTo>
                              <a:pt x="188" y="0"/>
                            </a:moveTo>
                            <a:lnTo>
                              <a:pt x="0" y="0"/>
                            </a:lnTo>
                            <a:lnTo>
                              <a:pt x="0" y="500"/>
                            </a:lnTo>
                            <a:lnTo>
                              <a:pt x="108" y="500"/>
                            </a:lnTo>
                            <a:lnTo>
                              <a:pt x="108" y="319"/>
                            </a:lnTo>
                            <a:lnTo>
                              <a:pt x="71" y="319"/>
                            </a:lnTo>
                            <a:lnTo>
                              <a:pt x="70" y="232"/>
                            </a:lnTo>
                            <a:lnTo>
                              <a:pt x="108" y="232"/>
                            </a:lnTo>
                            <a:lnTo>
                              <a:pt x="108" y="87"/>
                            </a:lnTo>
                            <a:lnTo>
                              <a:pt x="362" y="87"/>
                            </a:lnTo>
                            <a:lnTo>
                              <a:pt x="362" y="86"/>
                            </a:lnTo>
                            <a:lnTo>
                              <a:pt x="352" y="68"/>
                            </a:lnTo>
                            <a:lnTo>
                              <a:pt x="339" y="53"/>
                            </a:lnTo>
                            <a:lnTo>
                              <a:pt x="325" y="39"/>
                            </a:lnTo>
                            <a:lnTo>
                              <a:pt x="307" y="27"/>
                            </a:lnTo>
                            <a:lnTo>
                              <a:pt x="288" y="18"/>
                            </a:lnTo>
                            <a:lnTo>
                              <a:pt x="266" y="10"/>
                            </a:lnTo>
                            <a:lnTo>
                              <a:pt x="242" y="5"/>
                            </a:lnTo>
                            <a:lnTo>
                              <a:pt x="216" y="1"/>
                            </a:lnTo>
                            <a:lnTo>
                              <a:pt x="188" y="0"/>
                            </a:lnTo>
                            <a:close/>
                            <a:moveTo>
                              <a:pt x="278" y="277"/>
                            </a:moveTo>
                            <a:lnTo>
                              <a:pt x="164" y="278"/>
                            </a:lnTo>
                            <a:lnTo>
                              <a:pt x="277" y="500"/>
                            </a:lnTo>
                            <a:lnTo>
                              <a:pt x="392" y="500"/>
                            </a:lnTo>
                            <a:lnTo>
                              <a:pt x="392" y="494"/>
                            </a:lnTo>
                            <a:lnTo>
                              <a:pt x="300" y="319"/>
                            </a:lnTo>
                            <a:lnTo>
                              <a:pt x="231" y="319"/>
                            </a:lnTo>
                            <a:lnTo>
                              <a:pt x="265" y="299"/>
                            </a:lnTo>
                            <a:lnTo>
                              <a:pt x="281" y="293"/>
                            </a:lnTo>
                            <a:lnTo>
                              <a:pt x="285" y="291"/>
                            </a:lnTo>
                            <a:lnTo>
                              <a:pt x="278" y="277"/>
                            </a:lnTo>
                            <a:close/>
                            <a:moveTo>
                              <a:pt x="108" y="232"/>
                            </a:moveTo>
                            <a:lnTo>
                              <a:pt x="70" y="232"/>
                            </a:lnTo>
                            <a:lnTo>
                              <a:pt x="71" y="319"/>
                            </a:lnTo>
                            <a:lnTo>
                              <a:pt x="108" y="319"/>
                            </a:lnTo>
                            <a:lnTo>
                              <a:pt x="108" y="232"/>
                            </a:lnTo>
                            <a:close/>
                            <a:moveTo>
                              <a:pt x="362" y="87"/>
                            </a:moveTo>
                            <a:lnTo>
                              <a:pt x="188" y="87"/>
                            </a:lnTo>
                            <a:lnTo>
                              <a:pt x="207" y="89"/>
                            </a:lnTo>
                            <a:lnTo>
                              <a:pt x="223" y="92"/>
                            </a:lnTo>
                            <a:lnTo>
                              <a:pt x="236" y="98"/>
                            </a:lnTo>
                            <a:lnTo>
                              <a:pt x="247" y="107"/>
                            </a:lnTo>
                            <a:lnTo>
                              <a:pt x="255" y="118"/>
                            </a:lnTo>
                            <a:lnTo>
                              <a:pt x="261" y="130"/>
                            </a:lnTo>
                            <a:lnTo>
                              <a:pt x="265" y="144"/>
                            </a:lnTo>
                            <a:lnTo>
                              <a:pt x="266" y="160"/>
                            </a:lnTo>
                            <a:lnTo>
                              <a:pt x="266" y="173"/>
                            </a:lnTo>
                            <a:lnTo>
                              <a:pt x="263" y="186"/>
                            </a:lnTo>
                            <a:lnTo>
                              <a:pt x="257" y="198"/>
                            </a:lnTo>
                            <a:lnTo>
                              <a:pt x="252" y="209"/>
                            </a:lnTo>
                            <a:lnTo>
                              <a:pt x="242" y="218"/>
                            </a:lnTo>
                            <a:lnTo>
                              <a:pt x="231" y="223"/>
                            </a:lnTo>
                            <a:lnTo>
                              <a:pt x="222" y="227"/>
                            </a:lnTo>
                            <a:lnTo>
                              <a:pt x="212" y="230"/>
                            </a:lnTo>
                            <a:lnTo>
                              <a:pt x="200" y="231"/>
                            </a:lnTo>
                            <a:lnTo>
                              <a:pt x="188" y="232"/>
                            </a:lnTo>
                            <a:lnTo>
                              <a:pt x="108" y="232"/>
                            </a:lnTo>
                            <a:lnTo>
                              <a:pt x="108" y="319"/>
                            </a:lnTo>
                            <a:lnTo>
                              <a:pt x="185" y="319"/>
                            </a:lnTo>
                            <a:lnTo>
                              <a:pt x="164" y="278"/>
                            </a:lnTo>
                            <a:lnTo>
                              <a:pt x="311" y="277"/>
                            </a:lnTo>
                            <a:lnTo>
                              <a:pt x="323" y="269"/>
                            </a:lnTo>
                            <a:lnTo>
                              <a:pt x="334" y="259"/>
                            </a:lnTo>
                            <a:lnTo>
                              <a:pt x="344" y="247"/>
                            </a:lnTo>
                            <a:lnTo>
                              <a:pt x="353" y="235"/>
                            </a:lnTo>
                            <a:lnTo>
                              <a:pt x="361" y="221"/>
                            </a:lnTo>
                            <a:lnTo>
                              <a:pt x="366" y="206"/>
                            </a:lnTo>
                            <a:lnTo>
                              <a:pt x="371" y="189"/>
                            </a:lnTo>
                            <a:lnTo>
                              <a:pt x="373" y="171"/>
                            </a:lnTo>
                            <a:lnTo>
                              <a:pt x="374" y="151"/>
                            </a:lnTo>
                            <a:lnTo>
                              <a:pt x="373" y="127"/>
                            </a:lnTo>
                            <a:lnTo>
                              <a:pt x="368" y="106"/>
                            </a:lnTo>
                            <a:lnTo>
                              <a:pt x="362" y="87"/>
                            </a:lnTo>
                            <a:close/>
                            <a:moveTo>
                              <a:pt x="285" y="291"/>
                            </a:moveTo>
                            <a:lnTo>
                              <a:pt x="281" y="293"/>
                            </a:lnTo>
                            <a:lnTo>
                              <a:pt x="265" y="299"/>
                            </a:lnTo>
                            <a:lnTo>
                              <a:pt x="231" y="319"/>
                            </a:lnTo>
                            <a:lnTo>
                              <a:pt x="300" y="319"/>
                            </a:lnTo>
                            <a:lnTo>
                              <a:pt x="285" y="291"/>
                            </a:lnTo>
                            <a:close/>
                            <a:moveTo>
                              <a:pt x="311" y="277"/>
                            </a:moveTo>
                            <a:lnTo>
                              <a:pt x="278" y="277"/>
                            </a:lnTo>
                            <a:lnTo>
                              <a:pt x="285" y="291"/>
                            </a:lnTo>
                            <a:lnTo>
                              <a:pt x="295" y="286"/>
                            </a:lnTo>
                            <a:lnTo>
                              <a:pt x="309" y="278"/>
                            </a:lnTo>
                            <a:lnTo>
                              <a:pt x="311" y="277"/>
                            </a:lnTo>
                            <a:close/>
                          </a:path>
                        </a:pathLst>
                      </a:custGeom>
                      <a:solidFill>
                        <a:srgbClr val="171B1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9B32C" id="AutoShape 6" o:spid="_x0000_s1026" style="position:absolute;margin-left:141.7pt;margin-top:-68.25pt;width:87.7pt;height:25.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754,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" path="m1564,l1367,r,500l1475,500r,-174l1438,326r,-87l1475,239r,-152l1734,87r-3,-6l1718,63,1702,47,1685,33,1666,22,1643,12,1619,6,1592,2,1564,xm1475,239r-37,l1438,326r37,l1475,239xm1734,87r-170,l1577,88r12,2l1600,94r10,5l1621,106r9,10l1636,128r3,9l1642,147r1,10l1644,167r,13l1641,193r-5,11l1630,215r-9,9l1610,230r-10,4l1589,237r-12,1l1564,239r-89,l1475,326r89,l1592,324r27,-3l1643,315r23,-9l1686,295r17,-12l1718,268r13,-17l1741,232r7,-20l1752,190r1,-23l1752,143r-4,-22l1741,100r-7,-13xm1109,l912,r,500l1020,500r,-174l983,326r,-87l1020,239r,-152l1279,87r-3,-6l1263,63,1248,47,1230,33,1211,22,1188,12,1164,6,1138,2,1109,xm1020,239r-37,l983,326r37,l1020,239xm1279,87r-170,l1122,88r13,2l1146,94r9,5l1166,106r9,10l1181,128r4,9l1187,147r2,10l1189,167r,13l1187,193r-6,11l1175,215r-9,9l1155,230r-9,4l1135,237r-13,1l1109,239r-89,l1020,326r89,l1138,324r26,-3l1188,315r23,-9l1231,295r17,-12l1263,268r13,-17l1286,232r7,-20l1297,190r2,-23l1297,143r-4,-22l1286,100r-7,-13xm553,l445,r,328l447,356r5,26l459,405r11,21l483,445r17,16l518,475r20,11l561,495r24,6l611,505r27,1l666,505r25,-4l716,495r22,-9l758,475r19,-14l793,445r13,-19l809,420r-171,l627,419r-12,-1l604,415r-12,-5l583,405r-8,-7l569,390r-6,-9l559,370r-3,-12l554,344r-1,-16l553,xm831,l723,r,328l722,344r-2,14l717,370r-4,11l708,390r-7,8l693,405r-9,5l674,414r-11,3l651,419r-13,1l809,420r8,-15l825,382r4,-26l831,328,831,xm188,l,,,500r108,l108,319r-37,l70,232r38,l108,87r254,l362,86,352,68,339,53,325,39,307,27,288,18,266,10,242,5,216,1,188,xm278,277r-114,1l277,500r115,l392,494,300,319r-69,l265,299r16,-6l285,291r-7,-14xm108,232r-38,l71,319r37,l108,232xm362,87r-174,l207,89r16,3l236,98r11,9l255,118r6,12l265,144r1,16l266,173r-3,13l257,198r-5,11l242,218r-11,5l222,227r-10,3l200,231r-12,1l108,232r,87l185,319,164,278r147,-1l323,269r11,-10l344,247r9,-12l361,221r5,-15l371,189r2,-18l374,151r-1,-24l368,106,362,87xm285,291r-4,2l265,299r-34,20l300,319,285,291xm311,277r-33,l285,291r10,-5l309,278r2,-1xe" fillcolor="#171b1e" stroked="f">
              <v:path arrowok="t" o:connecttype="custom" o:connectlocs="936625,-659765;1101090,-811530;1057910,-852805;936625,-715010;1101090,-811530;1022350,-803910;1042670,-773430;1038860,-737235;1009015,-716280;993140,-659765;1070610,-679450;1109980,-732155;1105535,-803275;647700,-549275;647700,-811530;781050,-845820;704215,-866775;647700,-715010;727710,-807085;752475,-779780;753745,-744220;727710,-718185;647700,-659765;768985,-672465;816610,-719455;821055,-789940;282575,-658495;306705,-584200;371475,-548640;454660,-552450;511810,-596265;383540,-603250;357505,-624840;351155,-866775;457200,-639445;440055,-609600;405130,-600075;527685,-658495;68580,-549275;68580,-811530;206375,-842010;137160,-866140;248920,-549275;178435,-680720;45085,-664210;131445,-810260;165735,-784225;163195,-741045;134620,-720725;117475,-664210;218440,-709930;236855,-758190;180975,-681990;180975,-681990;196215,-690245" o:connectangles="0,0,0,0,0,0,0,0,0,0,0,0,0,0,0,0,0,0,0,0,0,0,0,0,0,0,0,0,0,0,0,0,0,0,0,0,0,0,0,0,0,0,0,0,0,0,0,0,0,0,0,0,0,0,0"/>
              <w10:wrap anchorx="page"/>
            </v:shape>
          </w:pict>
        </mc:Fallback>
      </mc:AlternateContent>
    </w:r>
    <w:r w:rsidRPr="00F4741D">
      <w:rPr>
        <w:rFonts w:ascii="Heebo" w:hAnsi="Heebo" w:cs="Heebo"/>
      </w:rPr>
      <w:t>RUPP Gebäudedruck</w:t>
    </w:r>
    <w:r w:rsidR="00E731B3">
      <w:rPr>
        <w:rFonts w:ascii="Heebo" w:hAnsi="Heebo" w:cs="Heebo"/>
      </w:rPr>
      <w:t xml:space="preserve"> GmbH</w:t>
    </w:r>
    <w:r w:rsidRPr="00F4741D">
      <w:rPr>
        <w:rFonts w:ascii="Heebo" w:hAnsi="Heebo" w:cs="Heebo"/>
      </w:rPr>
      <w:t xml:space="preserve">, </w:t>
    </w:r>
    <w:r w:rsidR="00754843">
      <w:rPr>
        <w:rFonts w:ascii="Heebo" w:hAnsi="Heebo" w:cs="Heebo"/>
      </w:rPr>
      <w:t>Benzstraße 17</w:t>
    </w:r>
    <w:r w:rsidRPr="00F4741D">
      <w:rPr>
        <w:rFonts w:ascii="Heebo" w:hAnsi="Heebo" w:cs="Heebo"/>
      </w:rPr>
      <w:t>, 892</w:t>
    </w:r>
    <w:r w:rsidR="00754843">
      <w:rPr>
        <w:rFonts w:ascii="Heebo" w:hAnsi="Heebo" w:cs="Heebo"/>
      </w:rPr>
      <w:t>6</w:t>
    </w:r>
    <w:r w:rsidRPr="00F4741D">
      <w:rPr>
        <w:rFonts w:ascii="Heebo" w:hAnsi="Heebo" w:cs="Heebo"/>
      </w:rPr>
      <w:t xml:space="preserve">4 </w:t>
    </w:r>
    <w:r w:rsidR="00754843">
      <w:rPr>
        <w:rFonts w:ascii="Heebo" w:hAnsi="Heebo" w:cs="Heebo"/>
      </w:rPr>
      <w:t>Weißenhorn</w:t>
    </w:r>
  </w:p>
  <w:p w14:paraId="41B479D4" w14:textId="77777777" w:rsidR="00A03349" w:rsidRPr="00F4741D" w:rsidRDefault="00A03349" w:rsidP="00F4741D">
    <w:pPr>
      <w:pStyle w:val="Titel"/>
      <w:ind w:left="0"/>
      <w:rPr>
        <w:rFonts w:ascii="Heebo" w:hAnsi="Heebo" w:cs="Heeb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CD29" w14:textId="77777777" w:rsidR="00754843" w:rsidRDefault="0075484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922"/>
    <w:rsid w:val="00001BB8"/>
    <w:rsid w:val="00017E4B"/>
    <w:rsid w:val="00024536"/>
    <w:rsid w:val="00047EAB"/>
    <w:rsid w:val="000B7BBC"/>
    <w:rsid w:val="000C2A14"/>
    <w:rsid w:val="000C3521"/>
    <w:rsid w:val="0010159A"/>
    <w:rsid w:val="001118CB"/>
    <w:rsid w:val="00133565"/>
    <w:rsid w:val="00136BB9"/>
    <w:rsid w:val="00154AE5"/>
    <w:rsid w:val="00187EEA"/>
    <w:rsid w:val="001C6A49"/>
    <w:rsid w:val="001F1AA8"/>
    <w:rsid w:val="00206337"/>
    <w:rsid w:val="00233BA6"/>
    <w:rsid w:val="00234880"/>
    <w:rsid w:val="00236942"/>
    <w:rsid w:val="002727BD"/>
    <w:rsid w:val="0028716A"/>
    <w:rsid w:val="00341870"/>
    <w:rsid w:val="00344F9D"/>
    <w:rsid w:val="00354D0B"/>
    <w:rsid w:val="003A0794"/>
    <w:rsid w:val="003D4A7A"/>
    <w:rsid w:val="004139A5"/>
    <w:rsid w:val="00414D41"/>
    <w:rsid w:val="0042489B"/>
    <w:rsid w:val="004253FE"/>
    <w:rsid w:val="00447D02"/>
    <w:rsid w:val="0048313A"/>
    <w:rsid w:val="004A7677"/>
    <w:rsid w:val="004B6596"/>
    <w:rsid w:val="004F4C41"/>
    <w:rsid w:val="00535D2E"/>
    <w:rsid w:val="005513C3"/>
    <w:rsid w:val="0056617D"/>
    <w:rsid w:val="00573DDB"/>
    <w:rsid w:val="00590B66"/>
    <w:rsid w:val="00593E3F"/>
    <w:rsid w:val="005B1334"/>
    <w:rsid w:val="005D320C"/>
    <w:rsid w:val="005D46B2"/>
    <w:rsid w:val="005F32D4"/>
    <w:rsid w:val="0060349C"/>
    <w:rsid w:val="0061495F"/>
    <w:rsid w:val="00614EA0"/>
    <w:rsid w:val="00617375"/>
    <w:rsid w:val="00622504"/>
    <w:rsid w:val="00623A7C"/>
    <w:rsid w:val="00630A37"/>
    <w:rsid w:val="00657F48"/>
    <w:rsid w:val="006674B6"/>
    <w:rsid w:val="00690122"/>
    <w:rsid w:val="006B2C16"/>
    <w:rsid w:val="006C41B4"/>
    <w:rsid w:val="006C78CA"/>
    <w:rsid w:val="006E16EF"/>
    <w:rsid w:val="006F5E86"/>
    <w:rsid w:val="00705F6C"/>
    <w:rsid w:val="007368BE"/>
    <w:rsid w:val="00754843"/>
    <w:rsid w:val="007566EB"/>
    <w:rsid w:val="007644F3"/>
    <w:rsid w:val="00771C22"/>
    <w:rsid w:val="007B547F"/>
    <w:rsid w:val="007C32C5"/>
    <w:rsid w:val="008107DD"/>
    <w:rsid w:val="00813E57"/>
    <w:rsid w:val="00835479"/>
    <w:rsid w:val="00836153"/>
    <w:rsid w:val="00841406"/>
    <w:rsid w:val="00854D70"/>
    <w:rsid w:val="00867A97"/>
    <w:rsid w:val="00873624"/>
    <w:rsid w:val="00886D8E"/>
    <w:rsid w:val="008D2922"/>
    <w:rsid w:val="008D4F7C"/>
    <w:rsid w:val="00906576"/>
    <w:rsid w:val="009263F7"/>
    <w:rsid w:val="00987094"/>
    <w:rsid w:val="009A29E3"/>
    <w:rsid w:val="009A2AEB"/>
    <w:rsid w:val="009C3407"/>
    <w:rsid w:val="009F50BA"/>
    <w:rsid w:val="00A01904"/>
    <w:rsid w:val="00A03349"/>
    <w:rsid w:val="00A137F5"/>
    <w:rsid w:val="00A34E43"/>
    <w:rsid w:val="00A3645E"/>
    <w:rsid w:val="00A91DD8"/>
    <w:rsid w:val="00A927E6"/>
    <w:rsid w:val="00AA07F3"/>
    <w:rsid w:val="00AA565F"/>
    <w:rsid w:val="00AB2D74"/>
    <w:rsid w:val="00AE1773"/>
    <w:rsid w:val="00AF27B1"/>
    <w:rsid w:val="00B14456"/>
    <w:rsid w:val="00B4093C"/>
    <w:rsid w:val="00B5012A"/>
    <w:rsid w:val="00B85A3A"/>
    <w:rsid w:val="00BB4E1E"/>
    <w:rsid w:val="00BC0EE3"/>
    <w:rsid w:val="00BD71B4"/>
    <w:rsid w:val="00BE4B4A"/>
    <w:rsid w:val="00BE7E40"/>
    <w:rsid w:val="00BF7268"/>
    <w:rsid w:val="00C27A92"/>
    <w:rsid w:val="00C53A81"/>
    <w:rsid w:val="00CF216C"/>
    <w:rsid w:val="00D029B3"/>
    <w:rsid w:val="00D2744B"/>
    <w:rsid w:val="00D82D7D"/>
    <w:rsid w:val="00D96D96"/>
    <w:rsid w:val="00DC551A"/>
    <w:rsid w:val="00DC567C"/>
    <w:rsid w:val="00E35B5E"/>
    <w:rsid w:val="00E4037F"/>
    <w:rsid w:val="00E536F7"/>
    <w:rsid w:val="00E71E67"/>
    <w:rsid w:val="00E731B3"/>
    <w:rsid w:val="00E9468F"/>
    <w:rsid w:val="00EB2192"/>
    <w:rsid w:val="00F17CC9"/>
    <w:rsid w:val="00F22FAF"/>
    <w:rsid w:val="00F32133"/>
    <w:rsid w:val="00F3613F"/>
    <w:rsid w:val="00F42FD3"/>
    <w:rsid w:val="00F4741D"/>
    <w:rsid w:val="00F47866"/>
    <w:rsid w:val="00F562C8"/>
    <w:rsid w:val="00FA5C46"/>
    <w:rsid w:val="00FA7A32"/>
    <w:rsid w:val="00FF6AFF"/>
    <w:rsid w:val="00FF6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631E4"/>
  <w15:docId w15:val="{CF34D32A-50EB-43F0-9A06-FB1426352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2"/>
      <w:szCs w:val="12"/>
    </w:rPr>
  </w:style>
  <w:style w:type="paragraph" w:styleId="Titel">
    <w:name w:val="Title"/>
    <w:basedOn w:val="Standard"/>
    <w:uiPriority w:val="10"/>
    <w:qFormat/>
    <w:pPr>
      <w:ind w:left="108"/>
    </w:pPr>
    <w:rPr>
      <w:sz w:val="15"/>
      <w:szCs w:val="15"/>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5F32D4"/>
    <w:pPr>
      <w:tabs>
        <w:tab w:val="center" w:pos="4536"/>
        <w:tab w:val="right" w:pos="9072"/>
      </w:tabs>
    </w:pPr>
  </w:style>
  <w:style w:type="character" w:customStyle="1" w:styleId="KopfzeileZchn">
    <w:name w:val="Kopfzeile Zchn"/>
    <w:basedOn w:val="Absatz-Standardschriftart"/>
    <w:link w:val="Kopfzeile"/>
    <w:uiPriority w:val="99"/>
    <w:rsid w:val="005F32D4"/>
    <w:rPr>
      <w:rFonts w:ascii="Arial" w:eastAsia="Arial" w:hAnsi="Arial" w:cs="Arial"/>
      <w:lang w:val="de-DE"/>
    </w:rPr>
  </w:style>
  <w:style w:type="paragraph" w:styleId="Fuzeile">
    <w:name w:val="footer"/>
    <w:basedOn w:val="Standard"/>
    <w:link w:val="FuzeileZchn"/>
    <w:uiPriority w:val="99"/>
    <w:unhideWhenUsed/>
    <w:rsid w:val="005F32D4"/>
    <w:pPr>
      <w:tabs>
        <w:tab w:val="center" w:pos="4536"/>
        <w:tab w:val="right" w:pos="9072"/>
      </w:tabs>
    </w:pPr>
  </w:style>
  <w:style w:type="character" w:customStyle="1" w:styleId="FuzeileZchn">
    <w:name w:val="Fußzeile Zchn"/>
    <w:basedOn w:val="Absatz-Standardschriftart"/>
    <w:link w:val="Fuzeile"/>
    <w:uiPriority w:val="99"/>
    <w:rsid w:val="005F32D4"/>
    <w:rPr>
      <w:rFonts w:ascii="Arial" w:eastAsia="Arial" w:hAnsi="Arial" w:cs="Arial"/>
      <w:lang w:val="de-DE"/>
    </w:rPr>
  </w:style>
  <w:style w:type="character" w:styleId="Hyperlink">
    <w:name w:val="Hyperlink"/>
    <w:basedOn w:val="Absatz-Standardschriftart"/>
    <w:uiPriority w:val="99"/>
    <w:unhideWhenUsed/>
    <w:rsid w:val="005F32D4"/>
    <w:rPr>
      <w:color w:val="0000FF" w:themeColor="hyperlink"/>
      <w:u w:val="single"/>
    </w:rPr>
  </w:style>
  <w:style w:type="character" w:styleId="NichtaufgelsteErwhnung">
    <w:name w:val="Unresolved Mention"/>
    <w:basedOn w:val="Absatz-Standardschriftart"/>
    <w:uiPriority w:val="99"/>
    <w:semiHidden/>
    <w:unhideWhenUsed/>
    <w:rsid w:val="005F32D4"/>
    <w:rPr>
      <w:color w:val="605E5C"/>
      <w:shd w:val="clear" w:color="auto" w:fill="E1DFDD"/>
    </w:rPr>
  </w:style>
  <w:style w:type="character" w:styleId="BesuchterLink">
    <w:name w:val="FollowedHyperlink"/>
    <w:basedOn w:val="Absatz-Standardschriftart"/>
    <w:uiPriority w:val="99"/>
    <w:semiHidden/>
    <w:unhideWhenUsed/>
    <w:rsid w:val="00CF216C"/>
    <w:rPr>
      <w:color w:val="800080" w:themeColor="followedHyperlink"/>
      <w:u w:val="single"/>
    </w:rPr>
  </w:style>
  <w:style w:type="character" w:customStyle="1" w:styleId="TextkrperZchn">
    <w:name w:val="Textkörper Zchn"/>
    <w:basedOn w:val="Absatz-Standardschriftart"/>
    <w:link w:val="Textkrper"/>
    <w:uiPriority w:val="1"/>
    <w:rsid w:val="00B85A3A"/>
    <w:rPr>
      <w:rFonts w:ascii="Arial" w:eastAsia="Arial" w:hAnsi="Arial" w:cs="Arial"/>
      <w:sz w:val="12"/>
      <w:szCs w:val="12"/>
      <w:lang w:val="de-DE"/>
    </w:rPr>
  </w:style>
  <w:style w:type="paragraph" w:styleId="berarbeitung">
    <w:name w:val="Revision"/>
    <w:hidden/>
    <w:uiPriority w:val="99"/>
    <w:semiHidden/>
    <w:rsid w:val="007566EB"/>
    <w:pPr>
      <w:widowControl/>
      <w:autoSpaceDE/>
      <w:autoSpaceDN/>
    </w:pPr>
    <w:rPr>
      <w:rFonts w:ascii="Arial" w:eastAsia="Arial" w:hAnsi="Arial" w:cs="Arial"/>
      <w:lang w:val="de-DE"/>
    </w:rPr>
  </w:style>
  <w:style w:type="character" w:styleId="Kommentarzeichen">
    <w:name w:val="annotation reference"/>
    <w:basedOn w:val="Absatz-Standardschriftart"/>
    <w:uiPriority w:val="99"/>
    <w:semiHidden/>
    <w:unhideWhenUsed/>
    <w:rsid w:val="007566EB"/>
    <w:rPr>
      <w:sz w:val="16"/>
      <w:szCs w:val="16"/>
    </w:rPr>
  </w:style>
  <w:style w:type="paragraph" w:styleId="Kommentartext">
    <w:name w:val="annotation text"/>
    <w:basedOn w:val="Standard"/>
    <w:link w:val="KommentartextZchn"/>
    <w:uiPriority w:val="99"/>
    <w:unhideWhenUsed/>
    <w:rsid w:val="007566EB"/>
    <w:rPr>
      <w:sz w:val="20"/>
      <w:szCs w:val="20"/>
    </w:rPr>
  </w:style>
  <w:style w:type="character" w:customStyle="1" w:styleId="KommentartextZchn">
    <w:name w:val="Kommentartext Zchn"/>
    <w:basedOn w:val="Absatz-Standardschriftart"/>
    <w:link w:val="Kommentartext"/>
    <w:uiPriority w:val="99"/>
    <w:rsid w:val="007566E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566EB"/>
    <w:rPr>
      <w:b/>
      <w:bCs/>
    </w:rPr>
  </w:style>
  <w:style w:type="character" w:customStyle="1" w:styleId="KommentarthemaZchn">
    <w:name w:val="Kommentarthema Zchn"/>
    <w:basedOn w:val="KommentartextZchn"/>
    <w:link w:val="Kommentarthema"/>
    <w:uiPriority w:val="99"/>
    <w:semiHidden/>
    <w:rsid w:val="007566EB"/>
    <w:rPr>
      <w:rFonts w:ascii="Arial" w:eastAsia="Arial" w:hAnsi="Arial" w:cs="Arial"/>
      <w:b/>
      <w:bCs/>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110195">
      <w:bodyDiv w:val="1"/>
      <w:marLeft w:val="0"/>
      <w:marRight w:val="0"/>
      <w:marTop w:val="0"/>
      <w:marBottom w:val="0"/>
      <w:divBdr>
        <w:top w:val="none" w:sz="0" w:space="0" w:color="auto"/>
        <w:left w:val="none" w:sz="0" w:space="0" w:color="auto"/>
        <w:bottom w:val="none" w:sz="0" w:space="0" w:color="auto"/>
        <w:right w:val="none" w:sz="0" w:space="0" w:color="auto"/>
      </w:divBdr>
    </w:div>
    <w:div w:id="526866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rupp-gruppe.de" TargetMode="Externa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rupp-geb&#228;udedruck.de" TargetMode="External"/><Relationship Id="rId1" Type="http://schemas.openxmlformats.org/officeDocument/2006/relationships/hyperlink" Target="mailto:info@rupp-geb&#228;udedruck.de"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5" Type="http://schemas.openxmlformats.org/officeDocument/2006/relationships/image" Target="media/image10.png"/><Relationship Id="rId4"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hm\OneDrive\Dokumente\_FREELANCER_\01_Workflow\002_Auftraege\Rupp%20Gruppe\Rupp%20Geb&#228;udedruck\xx_Vorlagen\RuppGD_PI-Vorla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4A075-77E4-47A6-92F2-C2A86358D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RuppGD_PI-Vorlage</Template>
  <TotalTime>0</TotalTime>
  <Pages>4</Pages>
  <Words>921</Words>
  <Characters>5805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Rupp_BriefpaperV4.indd</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Rupp_BriefpaperV4.indd</dc:title>
  <dc:creator>Katharina Meise</dc:creator>
  <cp:lastModifiedBy>Katharina Meise</cp:lastModifiedBy>
  <cp:revision>5</cp:revision>
  <cp:lastPrinted>2026-04-13T09:13:00Z</cp:lastPrinted>
  <dcterms:created xsi:type="dcterms:W3CDTF">2026-04-13T09:10:00Z</dcterms:created>
  <dcterms:modified xsi:type="dcterms:W3CDTF">2026-04-13T09:15:00Z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2020-11-12T00:00:00Z</vt:filetime>
  </property>
  <property fmtid="{D5CDD505-2E9C-101B-9397-08002B2CF9AE}" pid="3" name="Creator">
    <vt:lpwstr>Adobe InDesign 16.0 (Macintosh)</vt:lpwstr>
  </property>
  <property fmtid="{D5CDD505-2E9C-101B-9397-08002B2CF9AE}" pid="4" name="LastSaved">
    <vt:filetime>2020-11-12T00:00:00Z</vt:filetime>
  </property>
</Properties>
</file>